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AA" w:rsidRDefault="001F70AA" w:rsidP="00517A59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1F70AA" w:rsidRDefault="001F70AA" w:rsidP="00517A59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АДМИНИСТРАЦИЯ </w:t>
      </w:r>
    </w:p>
    <w:p w:rsidR="001F70AA" w:rsidRDefault="001F70AA" w:rsidP="00517A59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НОВОПЕРШИНСКОГО СЕЛЬСОВЕТА</w:t>
      </w:r>
    </w:p>
    <w:p w:rsidR="001F70AA" w:rsidRDefault="001F70AA" w:rsidP="00517A59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ДМИТРИЕВСКОГО РАЙОНА КУРСКОЙ ОБЛАСТИ</w:t>
      </w:r>
    </w:p>
    <w:p w:rsidR="001F70AA" w:rsidRDefault="001F70AA" w:rsidP="00517A59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</w:p>
    <w:p w:rsidR="001F70AA" w:rsidRDefault="001F70AA" w:rsidP="00517A59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1F70AA" w:rsidRDefault="001F70AA" w:rsidP="00517A59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30 января  2019 г. № 14</w:t>
      </w:r>
    </w:p>
    <w:p w:rsidR="001F70AA" w:rsidRDefault="001F70AA" w:rsidP="00517A59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</w:p>
    <w:p w:rsidR="001F70AA" w:rsidRDefault="001F70AA" w:rsidP="00517A59">
      <w:pPr>
        <w:pStyle w:val="ConsPlusTitle0"/>
        <w:widowControl/>
        <w:rPr>
          <w:rStyle w:val="Strong"/>
          <w:rFonts w:ascii="Arial" w:hAnsi="Arial" w:cs="Arial"/>
        </w:rPr>
      </w:pPr>
    </w:p>
    <w:p w:rsidR="001F70AA" w:rsidRDefault="001F70AA" w:rsidP="00517A59">
      <w:pPr>
        <w:pStyle w:val="ConsPlusTitle0"/>
        <w:widowControl/>
        <w:jc w:val="center"/>
      </w:pPr>
      <w:r>
        <w:rPr>
          <w:rFonts w:ascii="Arial" w:hAnsi="Arial" w:cs="Arial"/>
          <w:sz w:val="32"/>
          <w:szCs w:val="32"/>
        </w:rPr>
        <w:t>О внесении изменений и дополнений в постановление</w:t>
      </w:r>
    </w:p>
    <w:p w:rsidR="001F70AA" w:rsidRDefault="001F70AA" w:rsidP="00517A59">
      <w:pPr>
        <w:pStyle w:val="ConsPlusTitle0"/>
        <w:widowControl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32"/>
          <w:szCs w:val="32"/>
        </w:rPr>
        <w:t>Администрации Новопершинского сельсовета от 14.12.2018 г. № 128 «Об утверждении муниципальной программы «Развитие культуры» на 2019-2021 годы»</w:t>
      </w:r>
    </w:p>
    <w:p w:rsidR="001F70AA" w:rsidRDefault="001F70AA" w:rsidP="00517A59">
      <w:pPr>
        <w:pStyle w:val="ConsPlusTitle0"/>
        <w:widowControl/>
        <w:jc w:val="center"/>
        <w:rPr>
          <w:rFonts w:ascii="Arial" w:hAnsi="Arial" w:cs="Arial"/>
          <w:sz w:val="32"/>
          <w:szCs w:val="32"/>
        </w:rPr>
      </w:pPr>
    </w:p>
    <w:p w:rsidR="001F70AA" w:rsidRDefault="001F70AA" w:rsidP="00517A59">
      <w:pPr>
        <w:pStyle w:val="a"/>
        <w:spacing w:line="360" w:lineRule="auto"/>
        <w:rPr>
          <w:sz w:val="32"/>
          <w:szCs w:val="32"/>
        </w:rPr>
      </w:pPr>
    </w:p>
    <w:p w:rsidR="001F70AA" w:rsidRDefault="001F70AA" w:rsidP="00517A5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Во изменение постановления Администрации Новопершинского сельсовета Дмитриевского района Курской области от 14.12.2018 г. № 128 «Об утверждении  муниципальной   программы «Развитие культуры» на 2019-2021 годы»  Администрация Новопершинского сельсовета Дмитриевского района ПОСТАНОВЛЯЕТ: </w:t>
      </w:r>
    </w:p>
    <w:p w:rsidR="001F70AA" w:rsidRDefault="001F70AA" w:rsidP="00517A59">
      <w:pPr>
        <w:ind w:firstLine="708"/>
        <w:jc w:val="both"/>
        <w:rPr>
          <w:rFonts w:ascii="Arial" w:hAnsi="Arial" w:cs="Arial"/>
          <w:spacing w:val="-6"/>
        </w:rPr>
      </w:pPr>
      <w:r>
        <w:rPr>
          <w:rFonts w:ascii="Arial" w:hAnsi="Arial" w:cs="Arial"/>
          <w:spacing w:val="-6"/>
        </w:rPr>
        <w:t>1. Утвердить прилагаемые изменения, которые вносятся в постановление Администрации Новопершинского сельсовета Дмитриевского района Курской области от 14.12.2018 г. № 128 «Об утверждении муниципальной  программы «</w:t>
      </w:r>
      <w:r>
        <w:rPr>
          <w:rFonts w:ascii="Arial" w:hAnsi="Arial" w:cs="Arial"/>
        </w:rPr>
        <w:t xml:space="preserve">Развитие культуры » на 2019-2021 годы»  </w:t>
      </w:r>
    </w:p>
    <w:p w:rsidR="001F70AA" w:rsidRDefault="001F70AA" w:rsidP="00517A59">
      <w:pPr>
        <w:jc w:val="both"/>
        <w:rPr>
          <w:rFonts w:ascii="Arial" w:hAnsi="Arial" w:cs="Arial"/>
          <w:spacing w:val="-6"/>
        </w:rPr>
      </w:pPr>
      <w:r>
        <w:rPr>
          <w:rFonts w:ascii="Arial" w:hAnsi="Arial" w:cs="Arial"/>
          <w:spacing w:val="-6"/>
        </w:rPr>
        <w:t xml:space="preserve">        </w:t>
      </w:r>
      <w:r>
        <w:rPr>
          <w:rFonts w:ascii="Arial" w:hAnsi="Arial" w:cs="Arial"/>
          <w:spacing w:val="-6"/>
        </w:rPr>
        <w:tab/>
        <w:t>2. Постановление вступает в силу  со дня его подписания.</w:t>
      </w:r>
    </w:p>
    <w:p w:rsidR="001F70AA" w:rsidRDefault="001F70AA" w:rsidP="00517A59">
      <w:pPr>
        <w:spacing w:line="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</w:t>
      </w:r>
    </w:p>
    <w:p w:rsidR="001F70AA" w:rsidRDefault="001F70AA" w:rsidP="00517A59">
      <w:pPr>
        <w:jc w:val="both"/>
        <w:rPr>
          <w:rFonts w:ascii="Arial" w:hAnsi="Arial" w:cs="Arial"/>
          <w:sz w:val="20"/>
          <w:szCs w:val="20"/>
        </w:rPr>
      </w:pPr>
    </w:p>
    <w:p w:rsidR="001F70AA" w:rsidRDefault="001F70AA" w:rsidP="00517A59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Глава Новопершинского сельсовета                                                   А.Н.Дорожкин</w:t>
      </w:r>
    </w:p>
    <w:p w:rsidR="001F70AA" w:rsidRDefault="001F70AA" w:rsidP="00517A59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1F70AA" w:rsidRDefault="001F70AA" w:rsidP="00517A59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1F70AA" w:rsidRDefault="001F70AA" w:rsidP="00517A59">
      <w:pPr>
        <w:rPr>
          <w:rFonts w:ascii="Arial" w:hAnsi="Arial" w:cs="Arial"/>
          <w:sz w:val="20"/>
          <w:szCs w:val="20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</w:t>
      </w: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УТВЕРЖДЕНЫ                                                                                         </w:t>
      </w: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постановлением Администрации</w:t>
      </w: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Новопершинского сельсовета             </w:t>
      </w: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Дмитриевского района                                                                                            </w:t>
      </w:r>
    </w:p>
    <w:p w:rsidR="001F70AA" w:rsidRDefault="001F70AA" w:rsidP="00517A59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от 30 января  2019 года № 14                                                                 </w:t>
      </w:r>
    </w:p>
    <w:p w:rsidR="001F70AA" w:rsidRDefault="001F70AA" w:rsidP="00517A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</w:p>
    <w:p w:rsidR="001F70AA" w:rsidRDefault="001F70AA" w:rsidP="00517A59">
      <w:pPr>
        <w:rPr>
          <w:rFonts w:ascii="Arial" w:hAnsi="Arial" w:cs="Arial"/>
        </w:rPr>
      </w:pPr>
    </w:p>
    <w:p w:rsidR="001F70AA" w:rsidRDefault="001F70AA" w:rsidP="00517A59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Изменения,</w:t>
      </w:r>
    </w:p>
    <w:p w:rsidR="001F70AA" w:rsidRDefault="001F70AA" w:rsidP="00517A59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pacing w:val="-6"/>
          <w:sz w:val="32"/>
          <w:szCs w:val="32"/>
        </w:rPr>
        <w:t xml:space="preserve">которые вносятся  в постановление Администрации Новопершинского  сельсовета Дмитриевского района Курской области от </w:t>
      </w:r>
      <w:r>
        <w:rPr>
          <w:rFonts w:ascii="Arial" w:hAnsi="Arial" w:cs="Arial"/>
          <w:b/>
          <w:bCs/>
          <w:sz w:val="32"/>
          <w:szCs w:val="32"/>
        </w:rPr>
        <w:t>14.12.2018 г. № 128 «Об утверждении  муниципальной  программы «Развитие культуры» на 2019-2021 годы»</w:t>
      </w:r>
    </w:p>
    <w:p w:rsidR="001F70AA" w:rsidRDefault="001F70AA" w:rsidP="00517A59">
      <w:pPr>
        <w:jc w:val="both"/>
        <w:rPr>
          <w:rFonts w:ascii="Arial" w:hAnsi="Arial" w:cs="Arial"/>
        </w:rPr>
      </w:pPr>
    </w:p>
    <w:p w:rsidR="001F70AA" w:rsidRDefault="001F70AA" w:rsidP="00517A59">
      <w:pPr>
        <w:ind w:firstLine="705"/>
        <w:jc w:val="both"/>
        <w:rPr>
          <w:rFonts w:ascii="Arial" w:hAnsi="Arial" w:cs="Arial"/>
          <w:spacing w:val="-6"/>
        </w:rPr>
      </w:pPr>
      <w:r>
        <w:rPr>
          <w:rFonts w:ascii="Arial" w:hAnsi="Arial" w:cs="Arial"/>
        </w:rPr>
        <w:t xml:space="preserve">1. Муниципальную Программу </w:t>
      </w:r>
      <w:r>
        <w:rPr>
          <w:rFonts w:ascii="Arial" w:hAnsi="Arial" w:cs="Arial"/>
          <w:spacing w:val="-6"/>
        </w:rPr>
        <w:t>«</w:t>
      </w:r>
      <w:r>
        <w:rPr>
          <w:rFonts w:ascii="Arial" w:hAnsi="Arial" w:cs="Arial"/>
        </w:rPr>
        <w:t>Развитие культуры» на 2019-2021 годы</w:t>
      </w:r>
      <w:r>
        <w:rPr>
          <w:rFonts w:ascii="Arial" w:hAnsi="Arial" w:cs="Arial"/>
          <w:spacing w:val="-6"/>
        </w:rPr>
        <w:t>», утвержденную постановлением Администрации Новопершинского сельсовета Дмитриевского района Курской области от 14.12.2018 г. № 128 :изложить в новой редакции.</w:t>
      </w:r>
      <w:r>
        <w:rPr>
          <w:rFonts w:ascii="Arial" w:hAnsi="Arial" w:cs="Arial"/>
          <w:lang w:val="uk-UA"/>
        </w:rPr>
        <w:t xml:space="preserve">                       </w:t>
      </w:r>
    </w:p>
    <w:p w:rsidR="001F70AA" w:rsidRDefault="001F70AA" w:rsidP="00517A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1F70AA" w:rsidRPr="00BA2FE8" w:rsidRDefault="001F70AA" w:rsidP="00BA2FE8">
      <w:pPr>
        <w:jc w:val="both"/>
        <w:rPr>
          <w:rFonts w:ascii="Arial" w:hAnsi="Arial" w:cs="Arial"/>
        </w:rPr>
      </w:pPr>
    </w:p>
    <w:p w:rsidR="001F70AA" w:rsidRPr="002442AA" w:rsidRDefault="001F70AA" w:rsidP="004728D3">
      <w:pPr>
        <w:jc w:val="right"/>
        <w:rPr>
          <w:rFonts w:ascii="Arial" w:hAnsi="Arial" w:cs="Arial"/>
        </w:rPr>
      </w:pPr>
      <w:r w:rsidRPr="002442AA">
        <w:rPr>
          <w:rFonts w:ascii="Arial" w:hAnsi="Arial" w:cs="Arial"/>
        </w:rPr>
        <w:t xml:space="preserve">                                                                                    </w:t>
      </w:r>
    </w:p>
    <w:p w:rsidR="001F70AA" w:rsidRPr="002442AA" w:rsidRDefault="001F70AA" w:rsidP="003C7A02">
      <w:pPr>
        <w:rPr>
          <w:rFonts w:ascii="Arial" w:hAnsi="Arial" w:cs="Arial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1C5A23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1F70AA" w:rsidRDefault="001F70AA" w:rsidP="001C5A23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постановлением Администрации </w:t>
      </w:r>
    </w:p>
    <w:p w:rsidR="001F70AA" w:rsidRDefault="001F70AA" w:rsidP="001C5A23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Новопершинского сельсовета</w:t>
      </w:r>
    </w:p>
    <w:p w:rsidR="001F70AA" w:rsidRDefault="001F70AA" w:rsidP="001C5A23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Дмитриевского района</w:t>
      </w:r>
    </w:p>
    <w:p w:rsidR="001F70AA" w:rsidRDefault="001F70AA" w:rsidP="001C5A23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от 30 января 2019 года № 14 </w:t>
      </w:r>
    </w:p>
    <w:p w:rsidR="001F70AA" w:rsidRDefault="001F70AA" w:rsidP="001C5A23">
      <w:pPr>
        <w:jc w:val="right"/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Pr="004728D3" w:rsidRDefault="001F70AA" w:rsidP="003C7A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728D3">
        <w:rPr>
          <w:rFonts w:ascii="Arial" w:hAnsi="Arial" w:cs="Arial"/>
          <w:b/>
          <w:bCs/>
          <w:sz w:val="32"/>
          <w:szCs w:val="32"/>
        </w:rPr>
        <w:t>МУНИЦИПАЛЬНАЯ ПРОГРАММА</w:t>
      </w:r>
    </w:p>
    <w:p w:rsidR="001F70AA" w:rsidRPr="004728D3" w:rsidRDefault="001F70AA" w:rsidP="003C7A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728D3">
        <w:rPr>
          <w:rFonts w:ascii="Arial" w:hAnsi="Arial" w:cs="Arial"/>
          <w:b/>
          <w:bCs/>
          <w:sz w:val="32"/>
          <w:szCs w:val="32"/>
        </w:rPr>
        <w:t xml:space="preserve"> «Развитие культуры в муниципальном образовании «</w:t>
      </w:r>
      <w:r>
        <w:rPr>
          <w:rFonts w:ascii="Arial" w:hAnsi="Arial" w:cs="Arial"/>
          <w:b/>
          <w:bCs/>
          <w:sz w:val="32"/>
          <w:szCs w:val="32"/>
        </w:rPr>
        <w:t>Новопершинский</w:t>
      </w:r>
      <w:r w:rsidRPr="004728D3">
        <w:rPr>
          <w:rFonts w:ascii="Arial" w:hAnsi="Arial" w:cs="Arial"/>
          <w:b/>
          <w:bCs/>
          <w:sz w:val="32"/>
          <w:szCs w:val="32"/>
        </w:rPr>
        <w:t xml:space="preserve"> сельсовет»  Дмитриевского района Курской области на 2019-2021 годы»</w:t>
      </w:r>
    </w:p>
    <w:p w:rsidR="001F70AA" w:rsidRPr="002442AA" w:rsidRDefault="001F70AA" w:rsidP="003C7A02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2442AA">
        <w:rPr>
          <w:rFonts w:ascii="Arial" w:hAnsi="Arial" w:cs="Arial"/>
          <w:b/>
          <w:bCs/>
          <w:sz w:val="30"/>
          <w:szCs w:val="30"/>
        </w:rPr>
        <w:t xml:space="preserve"> </w:t>
      </w:r>
    </w:p>
    <w:p w:rsidR="001F70AA" w:rsidRPr="002442AA" w:rsidRDefault="001F70AA" w:rsidP="003C7A02">
      <w:pPr>
        <w:ind w:hanging="360"/>
        <w:rPr>
          <w:rFonts w:ascii="Arial" w:hAnsi="Arial" w:cs="Arial"/>
          <w:sz w:val="30"/>
          <w:szCs w:val="30"/>
        </w:rPr>
      </w:pPr>
      <w:r w:rsidRPr="002442AA">
        <w:rPr>
          <w:rFonts w:ascii="Arial" w:hAnsi="Arial" w:cs="Arial"/>
          <w:sz w:val="30"/>
          <w:szCs w:val="30"/>
        </w:rPr>
        <w:t xml:space="preserve"> </w:t>
      </w:r>
    </w:p>
    <w:p w:rsidR="001F70AA" w:rsidRPr="002442AA" w:rsidRDefault="001F70AA" w:rsidP="003C7A02">
      <w:pPr>
        <w:rPr>
          <w:rFonts w:ascii="Arial" w:hAnsi="Arial" w:cs="Arial"/>
          <w:sz w:val="30"/>
          <w:szCs w:val="30"/>
        </w:rPr>
      </w:pPr>
    </w:p>
    <w:p w:rsidR="001F70AA" w:rsidRDefault="001F70AA" w:rsidP="003C7A02">
      <w:pPr>
        <w:rPr>
          <w:sz w:val="32"/>
          <w:szCs w:val="32"/>
        </w:rPr>
      </w:pPr>
    </w:p>
    <w:p w:rsidR="001F70AA" w:rsidRDefault="001F70AA" w:rsidP="003C7A02">
      <w:pPr>
        <w:rPr>
          <w:sz w:val="32"/>
          <w:szCs w:val="32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rPr>
          <w:sz w:val="28"/>
          <w:szCs w:val="28"/>
        </w:rPr>
      </w:pPr>
    </w:p>
    <w:p w:rsidR="001F70AA" w:rsidRDefault="001F70AA" w:rsidP="003C7A02">
      <w:pPr>
        <w:jc w:val="center"/>
        <w:rPr>
          <w:b/>
          <w:bCs/>
          <w:sz w:val="28"/>
          <w:szCs w:val="28"/>
        </w:rPr>
      </w:pPr>
    </w:p>
    <w:p w:rsidR="001F70AA" w:rsidRDefault="001F70AA" w:rsidP="003C7A02">
      <w:pPr>
        <w:jc w:val="center"/>
        <w:rPr>
          <w:b/>
          <w:bCs/>
          <w:sz w:val="28"/>
          <w:szCs w:val="28"/>
        </w:rPr>
      </w:pPr>
    </w:p>
    <w:p w:rsidR="001F70AA" w:rsidRDefault="001F70AA" w:rsidP="003C7A02">
      <w:pPr>
        <w:jc w:val="center"/>
        <w:rPr>
          <w:b/>
          <w:bCs/>
          <w:sz w:val="28"/>
          <w:szCs w:val="28"/>
        </w:rPr>
      </w:pPr>
    </w:p>
    <w:p w:rsidR="001F70AA" w:rsidRDefault="001F70AA" w:rsidP="003C7A02">
      <w:pPr>
        <w:jc w:val="center"/>
        <w:rPr>
          <w:b/>
          <w:bCs/>
          <w:sz w:val="28"/>
          <w:szCs w:val="28"/>
        </w:rPr>
      </w:pPr>
    </w:p>
    <w:p w:rsidR="001F70AA" w:rsidRPr="004728D3" w:rsidRDefault="001F70AA" w:rsidP="003C7A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728D3">
        <w:rPr>
          <w:rFonts w:ascii="Arial" w:hAnsi="Arial" w:cs="Arial"/>
          <w:b/>
          <w:bCs/>
          <w:sz w:val="32"/>
          <w:szCs w:val="32"/>
        </w:rPr>
        <w:t>ПАСПОРТ</w:t>
      </w:r>
    </w:p>
    <w:p w:rsidR="001F70AA" w:rsidRPr="004728D3" w:rsidRDefault="001F70AA" w:rsidP="003C7A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728D3">
        <w:rPr>
          <w:rFonts w:ascii="Arial" w:hAnsi="Arial" w:cs="Arial"/>
          <w:b/>
          <w:bCs/>
          <w:sz w:val="32"/>
          <w:szCs w:val="32"/>
        </w:rPr>
        <w:t>муниципальной программы</w:t>
      </w:r>
    </w:p>
    <w:p w:rsidR="001F70AA" w:rsidRPr="004728D3" w:rsidRDefault="001F70AA" w:rsidP="003C7A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728D3">
        <w:rPr>
          <w:rFonts w:ascii="Arial" w:hAnsi="Arial" w:cs="Arial"/>
          <w:b/>
          <w:bCs/>
          <w:sz w:val="32"/>
          <w:szCs w:val="32"/>
        </w:rPr>
        <w:t>«Развитие культуры в муниципальном образовании «</w:t>
      </w:r>
      <w:r>
        <w:rPr>
          <w:rFonts w:ascii="Arial" w:hAnsi="Arial" w:cs="Arial"/>
          <w:b/>
          <w:bCs/>
          <w:sz w:val="32"/>
          <w:szCs w:val="32"/>
        </w:rPr>
        <w:t>Новопершинский</w:t>
      </w:r>
      <w:r w:rsidRPr="004728D3">
        <w:rPr>
          <w:rFonts w:ascii="Arial" w:hAnsi="Arial" w:cs="Arial"/>
          <w:b/>
          <w:bCs/>
          <w:sz w:val="32"/>
          <w:szCs w:val="32"/>
        </w:rPr>
        <w:t xml:space="preserve"> сельсовет»  Дмитриевского района Курской области на 2019-2021 годы»</w:t>
      </w:r>
    </w:p>
    <w:p w:rsidR="001F70AA" w:rsidRPr="002442AA" w:rsidRDefault="001F70AA" w:rsidP="003C7A02">
      <w:pPr>
        <w:jc w:val="center"/>
        <w:rPr>
          <w:rFonts w:ascii="Arial" w:hAnsi="Arial" w:cs="Arial"/>
          <w:b/>
          <w:bCs/>
          <w:sz w:val="30"/>
          <w:szCs w:val="30"/>
        </w:rPr>
      </w:pPr>
    </w:p>
    <w:tbl>
      <w:tblPr>
        <w:tblW w:w="92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37"/>
        <w:gridCol w:w="5977"/>
      </w:tblGrid>
      <w:tr w:rsidR="001F70AA" w:rsidRPr="00616191">
        <w:trPr>
          <w:trHeight w:val="109"/>
        </w:trPr>
        <w:tc>
          <w:tcPr>
            <w:tcW w:w="3237" w:type="dxa"/>
          </w:tcPr>
          <w:p w:rsidR="001F70AA" w:rsidRPr="00616191" w:rsidRDefault="001F70AA" w:rsidP="007A3A35">
            <w:pPr>
              <w:tabs>
                <w:tab w:val="left" w:pos="9540"/>
              </w:tabs>
              <w:rPr>
                <w:rFonts w:ascii="Arial" w:hAnsi="Arial" w:cs="Arial"/>
                <w:lang w:val="en-US"/>
              </w:rPr>
            </w:pPr>
            <w:r w:rsidRPr="00616191">
              <w:rPr>
                <w:rFonts w:ascii="Arial" w:hAnsi="Arial" w:cs="Arial"/>
              </w:rPr>
              <w:t xml:space="preserve">Наименование </w:t>
            </w:r>
          </w:p>
          <w:p w:rsidR="001F70AA" w:rsidRPr="00616191" w:rsidRDefault="001F70AA" w:rsidP="007A3A35">
            <w:pPr>
              <w:tabs>
                <w:tab w:val="left" w:pos="9540"/>
              </w:tabs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>программы</w:t>
            </w:r>
          </w:p>
        </w:tc>
        <w:tc>
          <w:tcPr>
            <w:tcW w:w="5977" w:type="dxa"/>
          </w:tcPr>
          <w:p w:rsidR="001F70AA" w:rsidRPr="00616191" w:rsidRDefault="001F70AA" w:rsidP="004728D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</w:t>
            </w:r>
            <w:r w:rsidRPr="00616191">
              <w:rPr>
                <w:rFonts w:ascii="Arial" w:hAnsi="Arial" w:cs="Arial"/>
              </w:rPr>
              <w:t>униципальная программа «Развитие культуры в муниципальном образовании «</w:t>
            </w:r>
            <w:r>
              <w:rPr>
                <w:rFonts w:ascii="Arial" w:hAnsi="Arial" w:cs="Arial"/>
              </w:rPr>
              <w:t>Новопершинский</w:t>
            </w:r>
            <w:r w:rsidRPr="00616191">
              <w:rPr>
                <w:rFonts w:ascii="Arial" w:hAnsi="Arial" w:cs="Arial"/>
              </w:rPr>
              <w:t xml:space="preserve"> сельсовет» Дмитриевского района Курской области на 2019-2021 годы» (далее Программа)</w:t>
            </w:r>
          </w:p>
        </w:tc>
      </w:tr>
      <w:tr w:rsidR="001F70AA" w:rsidRPr="00616191">
        <w:trPr>
          <w:trHeight w:val="109"/>
        </w:trPr>
        <w:tc>
          <w:tcPr>
            <w:tcW w:w="3237" w:type="dxa"/>
          </w:tcPr>
          <w:p w:rsidR="001F70AA" w:rsidRPr="00616191" w:rsidRDefault="001F70AA" w:rsidP="007A3A35">
            <w:pPr>
              <w:tabs>
                <w:tab w:val="left" w:pos="9540"/>
              </w:tabs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 xml:space="preserve"> Заказчик Программы</w:t>
            </w:r>
          </w:p>
        </w:tc>
        <w:tc>
          <w:tcPr>
            <w:tcW w:w="5977" w:type="dxa"/>
          </w:tcPr>
          <w:p w:rsidR="001F70AA" w:rsidRPr="00616191" w:rsidRDefault="001F70AA" w:rsidP="007A3A35">
            <w:pPr>
              <w:tabs>
                <w:tab w:val="left" w:pos="9540"/>
              </w:tabs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 xml:space="preserve">Администрация </w:t>
            </w:r>
            <w:r>
              <w:rPr>
                <w:rFonts w:ascii="Arial" w:hAnsi="Arial" w:cs="Arial"/>
              </w:rPr>
              <w:t>Новопершинского</w:t>
            </w:r>
            <w:r w:rsidRPr="00616191">
              <w:rPr>
                <w:rFonts w:ascii="Arial" w:hAnsi="Arial" w:cs="Arial"/>
              </w:rPr>
              <w:t xml:space="preserve"> сельсовета</w:t>
            </w:r>
            <w:r>
              <w:rPr>
                <w:rFonts w:ascii="Arial" w:hAnsi="Arial" w:cs="Arial"/>
              </w:rPr>
              <w:t xml:space="preserve"> </w:t>
            </w:r>
            <w:r w:rsidRPr="00616191">
              <w:rPr>
                <w:rFonts w:ascii="Arial" w:hAnsi="Arial" w:cs="Arial"/>
              </w:rPr>
              <w:t>Дмитриевского района</w:t>
            </w:r>
          </w:p>
        </w:tc>
      </w:tr>
      <w:tr w:rsidR="001F70AA" w:rsidRPr="00616191">
        <w:trPr>
          <w:trHeight w:val="109"/>
        </w:trPr>
        <w:tc>
          <w:tcPr>
            <w:tcW w:w="3237" w:type="dxa"/>
          </w:tcPr>
          <w:p w:rsidR="001F70AA" w:rsidRPr="00616191" w:rsidRDefault="001F70AA" w:rsidP="007A3A35">
            <w:pPr>
              <w:tabs>
                <w:tab w:val="left" w:pos="9540"/>
              </w:tabs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 xml:space="preserve">Основной разработчик </w:t>
            </w:r>
          </w:p>
          <w:p w:rsidR="001F70AA" w:rsidRPr="00616191" w:rsidRDefault="001F70AA" w:rsidP="007A3A35">
            <w:pPr>
              <w:tabs>
                <w:tab w:val="left" w:pos="9540"/>
              </w:tabs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>Программы</w:t>
            </w:r>
          </w:p>
        </w:tc>
        <w:tc>
          <w:tcPr>
            <w:tcW w:w="5977" w:type="dxa"/>
          </w:tcPr>
          <w:p w:rsidR="001F70AA" w:rsidRPr="00616191" w:rsidRDefault="001F70AA" w:rsidP="007A3A35">
            <w:pPr>
              <w:tabs>
                <w:tab w:val="left" w:pos="9540"/>
              </w:tabs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 xml:space="preserve">Администрация </w:t>
            </w:r>
            <w:r>
              <w:rPr>
                <w:rFonts w:ascii="Arial" w:hAnsi="Arial" w:cs="Arial"/>
              </w:rPr>
              <w:t>Новопершинского</w:t>
            </w:r>
            <w:r w:rsidRPr="00616191">
              <w:rPr>
                <w:rFonts w:ascii="Arial" w:hAnsi="Arial" w:cs="Arial"/>
              </w:rPr>
              <w:t xml:space="preserve"> сельсовета</w:t>
            </w:r>
            <w:r>
              <w:rPr>
                <w:rFonts w:ascii="Arial" w:hAnsi="Arial" w:cs="Arial"/>
              </w:rPr>
              <w:t xml:space="preserve"> </w:t>
            </w:r>
            <w:r w:rsidRPr="00616191">
              <w:rPr>
                <w:rFonts w:ascii="Arial" w:hAnsi="Arial" w:cs="Arial"/>
              </w:rPr>
              <w:t>Дмитриевского района</w:t>
            </w:r>
          </w:p>
        </w:tc>
      </w:tr>
      <w:tr w:rsidR="001F70AA" w:rsidRPr="00616191">
        <w:trPr>
          <w:trHeight w:val="109"/>
        </w:trPr>
        <w:tc>
          <w:tcPr>
            <w:tcW w:w="3237" w:type="dxa"/>
          </w:tcPr>
          <w:p w:rsidR="001F70AA" w:rsidRPr="00616191" w:rsidRDefault="001F70AA" w:rsidP="007A3A35">
            <w:pPr>
              <w:tabs>
                <w:tab w:val="left" w:pos="9540"/>
              </w:tabs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>Структура муниципальной программы</w:t>
            </w:r>
          </w:p>
          <w:p w:rsidR="001F70AA" w:rsidRPr="00616191" w:rsidRDefault="001F70AA" w:rsidP="007A3A35">
            <w:pPr>
              <w:tabs>
                <w:tab w:val="left" w:pos="9540"/>
              </w:tabs>
              <w:rPr>
                <w:rFonts w:ascii="Arial" w:hAnsi="Arial" w:cs="Arial"/>
              </w:rPr>
            </w:pPr>
          </w:p>
        </w:tc>
        <w:tc>
          <w:tcPr>
            <w:tcW w:w="5977" w:type="dxa"/>
          </w:tcPr>
          <w:p w:rsidR="001F70AA" w:rsidRPr="00616191" w:rsidRDefault="001F70AA" w:rsidP="004728D3">
            <w:pPr>
              <w:tabs>
                <w:tab w:val="left" w:pos="9540"/>
              </w:tabs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>Подпрограмма «Искусство в муниципальном образовании «</w:t>
            </w:r>
            <w:r>
              <w:rPr>
                <w:rFonts w:ascii="Arial" w:hAnsi="Arial" w:cs="Arial"/>
              </w:rPr>
              <w:t>Новопершинский</w:t>
            </w:r>
            <w:r w:rsidRPr="00616191">
              <w:rPr>
                <w:rFonts w:ascii="Arial" w:hAnsi="Arial" w:cs="Arial"/>
              </w:rPr>
              <w:t xml:space="preserve"> сельсовет» Дмитриевского района Курской области на 2019-2021 годы»</w:t>
            </w:r>
          </w:p>
        </w:tc>
      </w:tr>
      <w:tr w:rsidR="001F70AA" w:rsidRPr="00042F3E">
        <w:trPr>
          <w:trHeight w:val="3525"/>
        </w:trPr>
        <w:tc>
          <w:tcPr>
            <w:tcW w:w="3237" w:type="dxa"/>
          </w:tcPr>
          <w:p w:rsidR="001F70AA" w:rsidRPr="00616191" w:rsidRDefault="001F70AA" w:rsidP="007A3A35">
            <w:pPr>
              <w:tabs>
                <w:tab w:val="left" w:pos="2412"/>
                <w:tab w:val="left" w:pos="9540"/>
              </w:tabs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 xml:space="preserve">Основные цели и </w:t>
            </w:r>
          </w:p>
          <w:p w:rsidR="001F70AA" w:rsidRPr="00616191" w:rsidRDefault="001F70AA" w:rsidP="007A3A35">
            <w:pPr>
              <w:tabs>
                <w:tab w:val="left" w:pos="2412"/>
                <w:tab w:val="left" w:pos="9540"/>
              </w:tabs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>задачи Программы</w:t>
            </w:r>
          </w:p>
          <w:p w:rsidR="001F70AA" w:rsidRPr="00616191" w:rsidRDefault="001F70AA" w:rsidP="007A3A35">
            <w:pPr>
              <w:tabs>
                <w:tab w:val="left" w:pos="2412"/>
                <w:tab w:val="left" w:pos="9540"/>
              </w:tabs>
              <w:jc w:val="both"/>
              <w:rPr>
                <w:rFonts w:ascii="Arial" w:hAnsi="Arial" w:cs="Arial"/>
              </w:rPr>
            </w:pPr>
          </w:p>
          <w:p w:rsidR="001F70AA" w:rsidRPr="00616191" w:rsidRDefault="001F70AA" w:rsidP="007A3A35">
            <w:pPr>
              <w:tabs>
                <w:tab w:val="left" w:pos="2412"/>
                <w:tab w:val="left" w:pos="9540"/>
              </w:tabs>
              <w:jc w:val="both"/>
              <w:rPr>
                <w:rFonts w:ascii="Arial" w:hAnsi="Arial" w:cs="Arial"/>
              </w:rPr>
            </w:pPr>
          </w:p>
          <w:p w:rsidR="001F70AA" w:rsidRPr="00616191" w:rsidRDefault="001F70AA" w:rsidP="007A3A35">
            <w:pPr>
              <w:tabs>
                <w:tab w:val="left" w:pos="2412"/>
                <w:tab w:val="left" w:pos="9540"/>
              </w:tabs>
              <w:jc w:val="both"/>
              <w:rPr>
                <w:rFonts w:ascii="Arial" w:hAnsi="Arial" w:cs="Arial"/>
              </w:rPr>
            </w:pPr>
          </w:p>
          <w:p w:rsidR="001F70AA" w:rsidRPr="00616191" w:rsidRDefault="001F70AA" w:rsidP="007A3A35">
            <w:pPr>
              <w:tabs>
                <w:tab w:val="left" w:pos="2412"/>
                <w:tab w:val="left" w:pos="9540"/>
              </w:tabs>
              <w:jc w:val="both"/>
              <w:rPr>
                <w:rFonts w:ascii="Arial" w:hAnsi="Arial" w:cs="Arial"/>
              </w:rPr>
            </w:pPr>
          </w:p>
          <w:p w:rsidR="001F70AA" w:rsidRPr="00616191" w:rsidRDefault="001F70AA" w:rsidP="007A3A35">
            <w:pPr>
              <w:tabs>
                <w:tab w:val="left" w:pos="2412"/>
                <w:tab w:val="left" w:pos="9540"/>
              </w:tabs>
              <w:jc w:val="both"/>
              <w:rPr>
                <w:rFonts w:ascii="Arial" w:hAnsi="Arial" w:cs="Arial"/>
              </w:rPr>
            </w:pPr>
          </w:p>
          <w:p w:rsidR="001F70AA" w:rsidRPr="00616191" w:rsidRDefault="001F70AA" w:rsidP="007A3A35">
            <w:pPr>
              <w:tabs>
                <w:tab w:val="left" w:pos="2412"/>
                <w:tab w:val="left" w:pos="9540"/>
              </w:tabs>
              <w:jc w:val="both"/>
              <w:rPr>
                <w:rFonts w:ascii="Arial" w:hAnsi="Arial" w:cs="Arial"/>
              </w:rPr>
            </w:pPr>
          </w:p>
          <w:p w:rsidR="001F70AA" w:rsidRPr="00616191" w:rsidRDefault="001F70AA" w:rsidP="007A3A35">
            <w:pPr>
              <w:tabs>
                <w:tab w:val="left" w:pos="2412"/>
                <w:tab w:val="left" w:pos="9540"/>
              </w:tabs>
              <w:jc w:val="both"/>
              <w:rPr>
                <w:rFonts w:ascii="Arial" w:hAnsi="Arial" w:cs="Arial"/>
              </w:rPr>
            </w:pPr>
          </w:p>
          <w:p w:rsidR="001F70AA" w:rsidRPr="00616191" w:rsidRDefault="001F70AA" w:rsidP="007A3A35">
            <w:pPr>
              <w:tabs>
                <w:tab w:val="left" w:pos="2412"/>
                <w:tab w:val="left" w:pos="9540"/>
              </w:tabs>
              <w:jc w:val="both"/>
              <w:rPr>
                <w:rFonts w:ascii="Arial" w:hAnsi="Arial" w:cs="Arial"/>
              </w:rPr>
            </w:pPr>
          </w:p>
          <w:p w:rsidR="001F70AA" w:rsidRPr="00616191" w:rsidRDefault="001F70AA" w:rsidP="007A3A35">
            <w:pPr>
              <w:tabs>
                <w:tab w:val="left" w:pos="2412"/>
                <w:tab w:val="left" w:pos="9540"/>
              </w:tabs>
              <w:jc w:val="both"/>
              <w:rPr>
                <w:rFonts w:ascii="Arial" w:hAnsi="Arial" w:cs="Arial"/>
              </w:rPr>
            </w:pPr>
          </w:p>
          <w:p w:rsidR="001F70AA" w:rsidRPr="00616191" w:rsidRDefault="001F70AA" w:rsidP="007A3A35">
            <w:pPr>
              <w:pStyle w:val="ConsPlusNormal"/>
              <w:widowControl/>
              <w:tabs>
                <w:tab w:val="left" w:pos="2412"/>
                <w:tab w:val="left" w:pos="9540"/>
              </w:tabs>
              <w:ind w:firstLine="0"/>
              <w:jc w:val="both"/>
              <w:rPr>
                <w:rFonts w:cs="Times New Roman"/>
                <w:sz w:val="24"/>
                <w:szCs w:val="24"/>
              </w:rPr>
            </w:pPr>
          </w:p>
          <w:p w:rsidR="001F70AA" w:rsidRPr="00616191" w:rsidRDefault="001F70AA" w:rsidP="007A3A35">
            <w:pPr>
              <w:tabs>
                <w:tab w:val="left" w:pos="2412"/>
                <w:tab w:val="left" w:pos="95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977" w:type="dxa"/>
          </w:tcPr>
          <w:p w:rsidR="001F70AA" w:rsidRPr="00042F3E" w:rsidRDefault="001F70AA" w:rsidP="00EB74BA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2F3E">
              <w:rPr>
                <w:rFonts w:ascii="Arial" w:hAnsi="Arial" w:cs="Arial"/>
                <w:sz w:val="24"/>
                <w:szCs w:val="24"/>
              </w:rPr>
              <w:t>Основными целями</w:t>
            </w:r>
            <w:r w:rsidRPr="00042F3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042F3E">
              <w:rPr>
                <w:rFonts w:ascii="Arial" w:hAnsi="Arial" w:cs="Arial"/>
                <w:sz w:val="24"/>
                <w:szCs w:val="24"/>
              </w:rPr>
              <w:t>Программы являются:</w:t>
            </w:r>
          </w:p>
          <w:p w:rsidR="001F70AA" w:rsidRPr="00042F3E" w:rsidRDefault="001F70AA" w:rsidP="00EB74BA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2F3E">
              <w:rPr>
                <w:rFonts w:ascii="Arial" w:hAnsi="Arial" w:cs="Arial"/>
                <w:sz w:val="24"/>
                <w:szCs w:val="24"/>
              </w:rPr>
              <w:t xml:space="preserve">- обеспечение прав населения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042F3E">
              <w:rPr>
                <w:rFonts w:ascii="Arial" w:hAnsi="Arial" w:cs="Arial"/>
                <w:sz w:val="24"/>
                <w:szCs w:val="24"/>
              </w:rPr>
              <w:t xml:space="preserve"> сельсовета Дмитриевского района на доступ к культурным ценностям;</w:t>
            </w:r>
          </w:p>
          <w:p w:rsidR="001F70AA" w:rsidRPr="00042F3E" w:rsidRDefault="001F70AA" w:rsidP="00EB74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2F3E">
              <w:rPr>
                <w:rFonts w:ascii="Arial" w:hAnsi="Arial" w:cs="Arial"/>
                <w:sz w:val="24"/>
                <w:szCs w:val="24"/>
              </w:rPr>
              <w:t xml:space="preserve">- обеспечение прав граждан, проживающих на территории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042F3E">
              <w:rPr>
                <w:rFonts w:ascii="Arial" w:hAnsi="Arial" w:cs="Arial"/>
                <w:sz w:val="24"/>
                <w:szCs w:val="24"/>
              </w:rPr>
              <w:t xml:space="preserve"> сельсовета, в сфере культуры, и информации.</w:t>
            </w:r>
          </w:p>
          <w:p w:rsidR="001F70AA" w:rsidRPr="00042F3E" w:rsidRDefault="001F70AA" w:rsidP="00EB74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2F3E">
              <w:rPr>
                <w:rFonts w:ascii="Arial" w:hAnsi="Arial" w:cs="Arial"/>
                <w:sz w:val="24"/>
                <w:szCs w:val="24"/>
              </w:rPr>
              <w:t>Задачами, направленными на достижение поставленных целей, являются:</w:t>
            </w:r>
          </w:p>
          <w:p w:rsidR="001F70AA" w:rsidRPr="00042F3E" w:rsidRDefault="001F70AA" w:rsidP="00EB74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2F3E">
              <w:rPr>
                <w:rFonts w:ascii="Arial" w:hAnsi="Arial" w:cs="Arial"/>
                <w:sz w:val="24"/>
                <w:szCs w:val="24"/>
              </w:rPr>
              <w:t xml:space="preserve">- сохранение объектов культурного наследия и обеспечение равного права граждан, проживающих на территории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042F3E">
              <w:rPr>
                <w:rFonts w:ascii="Arial" w:hAnsi="Arial" w:cs="Arial"/>
                <w:sz w:val="24"/>
                <w:szCs w:val="24"/>
              </w:rPr>
              <w:t xml:space="preserve"> сельсовета, на доступ к объектам культурного наследия;</w:t>
            </w:r>
          </w:p>
          <w:p w:rsidR="001F70AA" w:rsidRPr="00042F3E" w:rsidRDefault="001F70AA" w:rsidP="00EB74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2F3E">
              <w:rPr>
                <w:rFonts w:ascii="Arial" w:hAnsi="Arial" w:cs="Arial"/>
                <w:sz w:val="24"/>
                <w:szCs w:val="24"/>
              </w:rPr>
              <w:t xml:space="preserve">- обеспечение информационных потребностей граждан, проживающих на территории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042F3E">
              <w:rPr>
                <w:rFonts w:ascii="Arial" w:hAnsi="Arial" w:cs="Arial"/>
                <w:sz w:val="24"/>
                <w:szCs w:val="24"/>
              </w:rPr>
              <w:t xml:space="preserve"> сельсовета;</w:t>
            </w:r>
          </w:p>
          <w:p w:rsidR="001F70AA" w:rsidRPr="00042F3E" w:rsidRDefault="001F70AA" w:rsidP="00EB74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2F3E">
              <w:rPr>
                <w:rFonts w:ascii="Arial" w:hAnsi="Arial" w:cs="Arial"/>
                <w:sz w:val="24"/>
                <w:szCs w:val="24"/>
              </w:rPr>
              <w:t xml:space="preserve">- сохранение и развитие творческого потенциала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042F3E">
              <w:rPr>
                <w:rFonts w:ascii="Arial" w:hAnsi="Arial" w:cs="Arial"/>
                <w:sz w:val="24"/>
                <w:szCs w:val="24"/>
              </w:rPr>
              <w:t xml:space="preserve"> сельсовета;</w:t>
            </w:r>
          </w:p>
          <w:p w:rsidR="001F70AA" w:rsidRPr="00042F3E" w:rsidRDefault="001F70AA" w:rsidP="00EB74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2F3E">
              <w:rPr>
                <w:rFonts w:ascii="Arial" w:hAnsi="Arial" w:cs="Arial"/>
                <w:sz w:val="24"/>
                <w:szCs w:val="24"/>
              </w:rPr>
              <w:t xml:space="preserve"> - сохранение культурного наследия;</w:t>
            </w:r>
          </w:p>
          <w:p w:rsidR="001F70AA" w:rsidRPr="00042F3E" w:rsidRDefault="001F70AA" w:rsidP="00EB74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2F3E">
              <w:rPr>
                <w:rFonts w:ascii="Arial" w:hAnsi="Arial" w:cs="Arial"/>
                <w:sz w:val="24"/>
                <w:szCs w:val="24"/>
              </w:rPr>
              <w:t>- укрепление материально-технической базы;</w:t>
            </w:r>
          </w:p>
          <w:p w:rsidR="001F70AA" w:rsidRPr="00042F3E" w:rsidRDefault="001F70AA" w:rsidP="00EB74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2F3E">
              <w:rPr>
                <w:rFonts w:ascii="Arial" w:hAnsi="Arial" w:cs="Arial"/>
                <w:sz w:val="24"/>
                <w:szCs w:val="24"/>
              </w:rPr>
              <w:t xml:space="preserve">- обеспечение деятельности учреждений культуры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042F3E">
              <w:rPr>
                <w:rFonts w:ascii="Arial" w:hAnsi="Arial" w:cs="Arial"/>
                <w:sz w:val="24"/>
                <w:szCs w:val="24"/>
              </w:rPr>
              <w:t xml:space="preserve"> сельсовета.</w:t>
            </w:r>
          </w:p>
        </w:tc>
      </w:tr>
      <w:tr w:rsidR="001F70AA" w:rsidRPr="00616191">
        <w:trPr>
          <w:trHeight w:val="1115"/>
        </w:trPr>
        <w:tc>
          <w:tcPr>
            <w:tcW w:w="3237" w:type="dxa"/>
          </w:tcPr>
          <w:p w:rsidR="001F70AA" w:rsidRPr="00616191" w:rsidRDefault="001F70AA" w:rsidP="004728D3">
            <w:pPr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>Важнейшие целевые</w:t>
            </w:r>
          </w:p>
          <w:p w:rsidR="001F70AA" w:rsidRPr="00616191" w:rsidRDefault="001F70AA" w:rsidP="004728D3">
            <w:pPr>
              <w:pStyle w:val="ConsPlusNormal"/>
              <w:widowControl/>
              <w:tabs>
                <w:tab w:val="left" w:pos="2412"/>
                <w:tab w:val="left" w:pos="9540"/>
              </w:tabs>
              <w:ind w:firstLine="0"/>
              <w:jc w:val="both"/>
              <w:rPr>
                <w:sz w:val="24"/>
                <w:szCs w:val="24"/>
              </w:rPr>
            </w:pPr>
            <w:r w:rsidRPr="00616191">
              <w:rPr>
                <w:sz w:val="24"/>
                <w:szCs w:val="24"/>
              </w:rPr>
              <w:t xml:space="preserve">индикаторы и показатели </w:t>
            </w:r>
          </w:p>
          <w:p w:rsidR="001F70AA" w:rsidRPr="007A3A35" w:rsidRDefault="001F70AA" w:rsidP="004728D3">
            <w:pPr>
              <w:tabs>
                <w:tab w:val="left" w:pos="2412"/>
                <w:tab w:val="left" w:pos="9540"/>
              </w:tabs>
              <w:jc w:val="both"/>
              <w:rPr>
                <w:rFonts w:ascii="Arial" w:hAnsi="Arial" w:cs="Arial"/>
              </w:rPr>
            </w:pPr>
            <w:r w:rsidRPr="007A3A35">
              <w:rPr>
                <w:rFonts w:ascii="Arial" w:hAnsi="Arial" w:cs="Arial"/>
              </w:rPr>
              <w:t>Программы</w:t>
            </w:r>
          </w:p>
        </w:tc>
        <w:tc>
          <w:tcPr>
            <w:tcW w:w="5977" w:type="dxa"/>
          </w:tcPr>
          <w:p w:rsidR="001F70AA" w:rsidRPr="004F7135" w:rsidRDefault="001F70AA" w:rsidP="00EB74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7135">
              <w:rPr>
                <w:rFonts w:ascii="Arial" w:hAnsi="Arial" w:cs="Arial"/>
                <w:sz w:val="24"/>
                <w:szCs w:val="24"/>
              </w:rPr>
              <w:t>удельный вес населения сельсовета, участвующего</w:t>
            </w:r>
            <w:r>
              <w:rPr>
                <w:rFonts w:ascii="Arial" w:hAnsi="Arial" w:cs="Arial"/>
                <w:sz w:val="24"/>
                <w:szCs w:val="24"/>
              </w:rPr>
              <w:t xml:space="preserve"> в   культурно - досуговых меро</w:t>
            </w:r>
            <w:r w:rsidRPr="004F7135">
              <w:rPr>
                <w:rFonts w:ascii="Arial" w:hAnsi="Arial" w:cs="Arial"/>
                <w:sz w:val="24"/>
                <w:szCs w:val="24"/>
              </w:rPr>
              <w:t xml:space="preserve">приятиях,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проводимых   учреждениями куль</w:t>
            </w:r>
            <w:r w:rsidRPr="004F7135">
              <w:rPr>
                <w:rFonts w:ascii="Arial" w:hAnsi="Arial" w:cs="Arial"/>
                <w:sz w:val="24"/>
                <w:szCs w:val="24"/>
              </w:rPr>
              <w:t>туры.</w:t>
            </w:r>
          </w:p>
          <w:p w:rsidR="001F70AA" w:rsidRPr="0017403D" w:rsidRDefault="001F70AA" w:rsidP="00EB74BA">
            <w:pPr>
              <w:rPr>
                <w:sz w:val="28"/>
                <w:szCs w:val="28"/>
                <w:lang w:eastAsia="en-US"/>
              </w:rPr>
            </w:pPr>
          </w:p>
        </w:tc>
      </w:tr>
      <w:tr w:rsidR="001F70AA" w:rsidRPr="00616191">
        <w:trPr>
          <w:trHeight w:val="498"/>
        </w:trPr>
        <w:tc>
          <w:tcPr>
            <w:tcW w:w="3237" w:type="dxa"/>
          </w:tcPr>
          <w:p w:rsidR="001F70AA" w:rsidRPr="00616191" w:rsidRDefault="001F70AA" w:rsidP="007A3A35">
            <w:pPr>
              <w:pStyle w:val="ConsPlusNormal"/>
              <w:widowControl/>
              <w:tabs>
                <w:tab w:val="left" w:pos="2412"/>
                <w:tab w:val="left" w:pos="9540"/>
              </w:tabs>
              <w:ind w:firstLine="34"/>
              <w:jc w:val="both"/>
              <w:rPr>
                <w:rFonts w:cs="Times New Roman"/>
              </w:rPr>
            </w:pPr>
            <w:r w:rsidRPr="00616191"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5977" w:type="dxa"/>
          </w:tcPr>
          <w:p w:rsidR="001F70AA" w:rsidRPr="00616191" w:rsidRDefault="001F70AA" w:rsidP="007A3A3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616191">
              <w:rPr>
                <w:rFonts w:ascii="Arial" w:hAnsi="Arial" w:cs="Arial"/>
                <w:sz w:val="24"/>
                <w:szCs w:val="24"/>
              </w:rPr>
              <w:t>- 2019-2021 годы</w:t>
            </w:r>
          </w:p>
          <w:p w:rsidR="001F70AA" w:rsidRPr="00616191" w:rsidRDefault="001F70AA" w:rsidP="004728D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70AA" w:rsidRPr="00616191">
        <w:trPr>
          <w:trHeight w:val="1916"/>
        </w:trPr>
        <w:tc>
          <w:tcPr>
            <w:tcW w:w="3237" w:type="dxa"/>
          </w:tcPr>
          <w:p w:rsidR="001F70AA" w:rsidRPr="00616191" w:rsidRDefault="001F70AA" w:rsidP="007A3A35">
            <w:pPr>
              <w:tabs>
                <w:tab w:val="left" w:pos="9540"/>
              </w:tabs>
              <w:jc w:val="both"/>
            </w:pPr>
            <w:r w:rsidRPr="00616191">
              <w:rPr>
                <w:rFonts w:ascii="Arial" w:hAnsi="Arial" w:cs="Arial"/>
              </w:rPr>
              <w:t>Перечень</w:t>
            </w:r>
            <w:r>
              <w:rPr>
                <w:rFonts w:ascii="Arial" w:hAnsi="Arial" w:cs="Arial"/>
              </w:rPr>
              <w:t xml:space="preserve"> </w:t>
            </w:r>
            <w:r w:rsidRPr="00616191">
              <w:rPr>
                <w:rFonts w:ascii="Arial" w:hAnsi="Arial" w:cs="Arial"/>
              </w:rPr>
              <w:t>основных</w:t>
            </w:r>
            <w:r>
              <w:rPr>
                <w:rFonts w:ascii="Arial" w:hAnsi="Arial" w:cs="Arial"/>
              </w:rPr>
              <w:t xml:space="preserve"> </w:t>
            </w:r>
            <w:r w:rsidRPr="00616191">
              <w:rPr>
                <w:rFonts w:ascii="Arial" w:hAnsi="Arial" w:cs="Arial"/>
              </w:rPr>
              <w:t>мероприятий</w:t>
            </w:r>
            <w:r>
              <w:rPr>
                <w:rFonts w:ascii="Arial" w:hAnsi="Arial" w:cs="Arial"/>
              </w:rPr>
              <w:t xml:space="preserve"> </w:t>
            </w:r>
            <w:r w:rsidRPr="007A3A35">
              <w:rPr>
                <w:rFonts w:ascii="Arial" w:hAnsi="Arial" w:cs="Arial"/>
              </w:rPr>
              <w:t>Программы</w:t>
            </w:r>
          </w:p>
        </w:tc>
        <w:tc>
          <w:tcPr>
            <w:tcW w:w="5977" w:type="dxa"/>
          </w:tcPr>
          <w:p w:rsidR="001F70AA" w:rsidRPr="009967A7" w:rsidRDefault="001F70AA" w:rsidP="009967A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67A7">
              <w:rPr>
                <w:rFonts w:ascii="Arial" w:hAnsi="Arial" w:cs="Arial"/>
                <w:sz w:val="24"/>
                <w:szCs w:val="24"/>
              </w:rPr>
              <w:t xml:space="preserve">Мероприятия по сохранению, использованию, популяризации и государственной охране объектов культурного наследия, в том числе: </w:t>
            </w:r>
          </w:p>
          <w:p w:rsidR="001F70AA" w:rsidRPr="009967A7" w:rsidRDefault="001F70AA" w:rsidP="009967A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67A7">
              <w:rPr>
                <w:rFonts w:ascii="Arial" w:hAnsi="Arial" w:cs="Arial"/>
                <w:sz w:val="24"/>
                <w:szCs w:val="24"/>
              </w:rPr>
              <w:t>- участие в районной и областной выставке «Вышитая картина»;</w:t>
            </w:r>
          </w:p>
          <w:p w:rsidR="001F70AA" w:rsidRPr="009967A7" w:rsidRDefault="001F70AA" w:rsidP="009967A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67A7">
              <w:rPr>
                <w:rFonts w:ascii="Arial" w:hAnsi="Arial" w:cs="Arial"/>
                <w:sz w:val="24"/>
                <w:szCs w:val="24"/>
              </w:rPr>
              <w:t>- участие в выставках народных художественных промыслов.</w:t>
            </w:r>
          </w:p>
          <w:p w:rsidR="001F70AA" w:rsidRPr="009967A7" w:rsidRDefault="001F70AA" w:rsidP="009967A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67A7">
              <w:rPr>
                <w:rFonts w:ascii="Arial" w:hAnsi="Arial" w:cs="Arial"/>
                <w:sz w:val="24"/>
                <w:szCs w:val="24"/>
              </w:rPr>
              <w:t>Оказание поддержки  социально значимых проектов, в том числе:</w:t>
            </w:r>
          </w:p>
          <w:p w:rsidR="001F70AA" w:rsidRPr="009967A7" w:rsidRDefault="001F70AA" w:rsidP="009967A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67A7">
              <w:rPr>
                <w:rFonts w:ascii="Arial" w:hAnsi="Arial" w:cs="Arial"/>
                <w:sz w:val="24"/>
                <w:szCs w:val="24"/>
              </w:rPr>
              <w:t>- чествование юбиляров, руководителей и лучших работников    учреждений культуры;</w:t>
            </w:r>
          </w:p>
          <w:p w:rsidR="001F70AA" w:rsidRPr="009967A7" w:rsidRDefault="001F70AA" w:rsidP="009967A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67A7">
              <w:rPr>
                <w:rFonts w:ascii="Arial" w:hAnsi="Arial" w:cs="Arial"/>
                <w:sz w:val="24"/>
                <w:szCs w:val="24"/>
              </w:rPr>
              <w:t>- участие в районных и областных конкурсах, фестивалях и смотрах.</w:t>
            </w:r>
          </w:p>
          <w:p w:rsidR="001F70AA" w:rsidRPr="009967A7" w:rsidRDefault="001F70AA" w:rsidP="009967A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67A7">
              <w:rPr>
                <w:rFonts w:ascii="Arial" w:hAnsi="Arial" w:cs="Arial"/>
                <w:sz w:val="24"/>
                <w:szCs w:val="24"/>
              </w:rPr>
              <w:t xml:space="preserve">Проведение мероприятий, направленных на качественное преобразование сферы досуга, в том числе: </w:t>
            </w:r>
          </w:p>
          <w:p w:rsidR="001F70AA" w:rsidRPr="009967A7" w:rsidRDefault="001F70AA" w:rsidP="009967A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67A7">
              <w:rPr>
                <w:rFonts w:ascii="Arial" w:hAnsi="Arial" w:cs="Arial"/>
                <w:sz w:val="24"/>
                <w:szCs w:val="24"/>
              </w:rPr>
              <w:t>- районный смотр-конкурс среди сельских учреждений культуры «Сельский  клуб в новый век»;</w:t>
            </w:r>
          </w:p>
          <w:p w:rsidR="001F70AA" w:rsidRPr="009967A7" w:rsidRDefault="001F70AA" w:rsidP="009967A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67A7">
              <w:rPr>
                <w:rFonts w:ascii="Arial" w:hAnsi="Arial" w:cs="Arial"/>
                <w:sz w:val="24"/>
                <w:szCs w:val="24"/>
              </w:rPr>
              <w:t>- районный конкурс профессионального мастерства «Клубный мастер»;</w:t>
            </w:r>
          </w:p>
          <w:p w:rsidR="001F70AA" w:rsidRPr="009967A7" w:rsidRDefault="001F70AA" w:rsidP="009967A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67A7">
              <w:rPr>
                <w:rFonts w:ascii="Arial" w:hAnsi="Arial" w:cs="Arial"/>
                <w:sz w:val="24"/>
                <w:szCs w:val="24"/>
              </w:rPr>
              <w:t>- празднование «Дня работников культуры».</w:t>
            </w:r>
          </w:p>
          <w:p w:rsidR="001F70AA" w:rsidRPr="009967A7" w:rsidRDefault="001F70AA" w:rsidP="009967A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67A7">
              <w:rPr>
                <w:rFonts w:ascii="Arial" w:hAnsi="Arial" w:cs="Arial"/>
                <w:sz w:val="24"/>
                <w:szCs w:val="24"/>
              </w:rPr>
              <w:t xml:space="preserve">Мероприятия по разработке, внедрению и распространению новых информационных технологий в сфере культуры, в том числе: </w:t>
            </w:r>
          </w:p>
          <w:p w:rsidR="001F70AA" w:rsidRPr="009967A7" w:rsidRDefault="001F70AA" w:rsidP="009967A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67A7">
              <w:rPr>
                <w:rFonts w:ascii="Arial" w:hAnsi="Arial" w:cs="Arial"/>
                <w:sz w:val="24"/>
                <w:szCs w:val="24"/>
              </w:rPr>
              <w:t>- оснащение учреждений культуры современ-ными техническими средствами;</w:t>
            </w:r>
          </w:p>
          <w:p w:rsidR="001F70AA" w:rsidRPr="009967A7" w:rsidRDefault="001F70AA" w:rsidP="009967A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67A7">
              <w:rPr>
                <w:rFonts w:ascii="Arial" w:hAnsi="Arial" w:cs="Arial"/>
                <w:sz w:val="24"/>
                <w:szCs w:val="24"/>
              </w:rPr>
              <w:t>- мероприятия по обеспечению культурного обмена;</w:t>
            </w:r>
          </w:p>
          <w:p w:rsidR="001F70AA" w:rsidRPr="00616191" w:rsidRDefault="001F70AA" w:rsidP="007A3A35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67A7">
              <w:rPr>
                <w:rFonts w:ascii="Arial" w:hAnsi="Arial" w:cs="Arial"/>
                <w:sz w:val="24"/>
                <w:szCs w:val="24"/>
              </w:rPr>
              <w:t>- развитие материальной базы и техническое переоснащение учреждений культуры сельсовета</w:t>
            </w:r>
            <w:r>
              <w:rPr>
                <w:sz w:val="28"/>
                <w:szCs w:val="28"/>
              </w:rPr>
              <w:t xml:space="preserve">. </w:t>
            </w:r>
          </w:p>
        </w:tc>
      </w:tr>
      <w:tr w:rsidR="001F70AA" w:rsidRPr="00616191">
        <w:trPr>
          <w:trHeight w:val="109"/>
        </w:trPr>
        <w:tc>
          <w:tcPr>
            <w:tcW w:w="3237" w:type="dxa"/>
          </w:tcPr>
          <w:p w:rsidR="001F70AA" w:rsidRPr="00616191" w:rsidRDefault="001F70AA" w:rsidP="007A3A35">
            <w:pPr>
              <w:tabs>
                <w:tab w:val="left" w:pos="9540"/>
              </w:tabs>
              <w:ind w:firstLine="34"/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>Объемы и источники</w:t>
            </w:r>
          </w:p>
          <w:p w:rsidR="001F70AA" w:rsidRPr="00616191" w:rsidRDefault="001F70AA" w:rsidP="007A3A35">
            <w:pPr>
              <w:tabs>
                <w:tab w:val="left" w:pos="9540"/>
              </w:tabs>
              <w:ind w:firstLine="34"/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>финансирования</w:t>
            </w:r>
          </w:p>
          <w:p w:rsidR="001F70AA" w:rsidRPr="00616191" w:rsidRDefault="001F70AA" w:rsidP="007A3A35">
            <w:pPr>
              <w:tabs>
                <w:tab w:val="left" w:pos="9540"/>
              </w:tabs>
              <w:ind w:firstLine="34"/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>Программы</w:t>
            </w:r>
          </w:p>
          <w:p w:rsidR="001F70AA" w:rsidRPr="00616191" w:rsidRDefault="001F70AA" w:rsidP="004728D3">
            <w:pPr>
              <w:tabs>
                <w:tab w:val="left" w:pos="2412"/>
                <w:tab w:val="left" w:pos="95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977" w:type="dxa"/>
          </w:tcPr>
          <w:p w:rsidR="001F70AA" w:rsidRPr="00616191" w:rsidRDefault="001F70AA" w:rsidP="007A3A3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616191">
              <w:rPr>
                <w:rFonts w:ascii="Arial" w:hAnsi="Arial" w:cs="Arial"/>
                <w:sz w:val="24"/>
                <w:szCs w:val="24"/>
              </w:rPr>
              <w:t>общий объем финансирования Программы осуществляется за  счет средств бюджета муниципального образования, составляе</w:t>
            </w:r>
            <w:r>
              <w:rPr>
                <w:rFonts w:ascii="Arial" w:hAnsi="Arial" w:cs="Arial"/>
                <w:sz w:val="24"/>
                <w:szCs w:val="24"/>
              </w:rPr>
              <w:t>т – 5 475 000 рублей в том числе:</w:t>
            </w:r>
          </w:p>
          <w:p w:rsidR="001F70AA" w:rsidRPr="00616191" w:rsidRDefault="001F70AA" w:rsidP="007A3A3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год – 1 925 000 рублей</w:t>
            </w:r>
            <w:r w:rsidRPr="00616191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:rsidR="001F70AA" w:rsidRPr="00616191" w:rsidRDefault="001F70AA" w:rsidP="007A3A3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616191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  <w:r>
              <w:rPr>
                <w:rFonts w:ascii="Arial" w:hAnsi="Arial" w:cs="Arial"/>
                <w:sz w:val="24"/>
                <w:szCs w:val="24"/>
              </w:rPr>
              <w:t>– 1 775 000 рублей</w:t>
            </w:r>
            <w:r w:rsidRPr="00616191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:rsidR="001F70AA" w:rsidRPr="00616191" w:rsidRDefault="001F70AA" w:rsidP="007A3A35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 – 1 775 000рублей.</w:t>
            </w:r>
            <w:r w:rsidRPr="0061619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F70AA" w:rsidRPr="00616191">
        <w:trPr>
          <w:trHeight w:val="60"/>
        </w:trPr>
        <w:tc>
          <w:tcPr>
            <w:tcW w:w="3237" w:type="dxa"/>
          </w:tcPr>
          <w:p w:rsidR="001F70AA" w:rsidRPr="00616191" w:rsidRDefault="001F70AA" w:rsidP="007A3A35">
            <w:pPr>
              <w:tabs>
                <w:tab w:val="left" w:pos="9540"/>
              </w:tabs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 xml:space="preserve">Система организации контроля за исполнением Программы </w:t>
            </w:r>
          </w:p>
          <w:p w:rsidR="001F70AA" w:rsidRPr="00616191" w:rsidRDefault="001F70AA" w:rsidP="004728D3">
            <w:pPr>
              <w:tabs>
                <w:tab w:val="left" w:pos="95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977" w:type="dxa"/>
          </w:tcPr>
          <w:p w:rsidR="001F70AA" w:rsidRDefault="001F70AA" w:rsidP="007A3A35">
            <w:pPr>
              <w:tabs>
                <w:tab w:val="left" w:pos="9540"/>
              </w:tabs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 xml:space="preserve">Контроль за реализацией Программы осуществляется Администрацией </w:t>
            </w:r>
            <w:r>
              <w:rPr>
                <w:rFonts w:ascii="Arial" w:hAnsi="Arial" w:cs="Arial"/>
              </w:rPr>
              <w:t>Новопершинского</w:t>
            </w:r>
            <w:r w:rsidRPr="00616191">
              <w:rPr>
                <w:rFonts w:ascii="Arial" w:hAnsi="Arial" w:cs="Arial"/>
              </w:rPr>
              <w:t xml:space="preserve"> сельсовета Дмитриевского района.</w:t>
            </w:r>
          </w:p>
          <w:p w:rsidR="001F70AA" w:rsidRPr="00616191" w:rsidRDefault="001F70AA" w:rsidP="003402C4">
            <w:pPr>
              <w:ind w:left="-108"/>
              <w:jc w:val="both"/>
              <w:rPr>
                <w:rFonts w:ascii="Arial" w:hAnsi="Arial" w:cs="Arial"/>
              </w:rPr>
            </w:pPr>
            <w:r w:rsidRPr="006303FD">
              <w:rPr>
                <w:rFonts w:ascii="Arial" w:hAnsi="Arial" w:cs="Arial"/>
              </w:rPr>
              <w:t>Координацию деятельности по реализации и общий контроль за исполнением мероприятий Программы осуществляет отдел по вопросам культуры, молодёжной политики, физкультуры и спорта Администрации Дмитриевского района</w:t>
            </w:r>
            <w:r>
              <w:rPr>
                <w:rFonts w:ascii="Arial" w:hAnsi="Arial" w:cs="Arial"/>
              </w:rPr>
              <w:t>.</w:t>
            </w:r>
          </w:p>
        </w:tc>
      </w:tr>
      <w:tr w:rsidR="001F70AA" w:rsidRPr="00616191">
        <w:trPr>
          <w:trHeight w:val="1725"/>
        </w:trPr>
        <w:tc>
          <w:tcPr>
            <w:tcW w:w="3237" w:type="dxa"/>
          </w:tcPr>
          <w:p w:rsidR="001F70AA" w:rsidRPr="00616191" w:rsidRDefault="001F70AA" w:rsidP="004728D3">
            <w:pPr>
              <w:tabs>
                <w:tab w:val="left" w:pos="9540"/>
              </w:tabs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 xml:space="preserve">Ожидаемые конечные результаты реализации </w:t>
            </w:r>
          </w:p>
          <w:p w:rsidR="001F70AA" w:rsidRPr="00616191" w:rsidRDefault="001F70AA" w:rsidP="004728D3">
            <w:pPr>
              <w:tabs>
                <w:tab w:val="left" w:pos="9540"/>
              </w:tabs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 xml:space="preserve">Программы и показатели </w:t>
            </w:r>
          </w:p>
          <w:p w:rsidR="001F70AA" w:rsidRPr="00616191" w:rsidRDefault="001F70AA" w:rsidP="004728D3">
            <w:pPr>
              <w:tabs>
                <w:tab w:val="left" w:pos="9540"/>
              </w:tabs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 xml:space="preserve">социально-экономической </w:t>
            </w:r>
          </w:p>
          <w:p w:rsidR="001F70AA" w:rsidRPr="00616191" w:rsidRDefault="001F70AA" w:rsidP="004728D3">
            <w:pPr>
              <w:tabs>
                <w:tab w:val="left" w:pos="9540"/>
              </w:tabs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>эффективности</w:t>
            </w:r>
          </w:p>
          <w:p w:rsidR="001F70AA" w:rsidRPr="00616191" w:rsidRDefault="001F70AA" w:rsidP="007A3A35">
            <w:pPr>
              <w:tabs>
                <w:tab w:val="left" w:pos="9540"/>
              </w:tabs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>Программы</w:t>
            </w:r>
          </w:p>
        </w:tc>
        <w:tc>
          <w:tcPr>
            <w:tcW w:w="5977" w:type="dxa"/>
          </w:tcPr>
          <w:p w:rsidR="001F70AA" w:rsidRPr="00616191" w:rsidRDefault="001F70AA" w:rsidP="004728D3">
            <w:pPr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</w:rPr>
              <w:t>В результате реализации Программы в 2019-2021 годах ожидается:</w:t>
            </w:r>
          </w:p>
          <w:p w:rsidR="001F70AA" w:rsidRPr="00616191" w:rsidRDefault="001F70AA" w:rsidP="007A3A35">
            <w:pPr>
              <w:pStyle w:val="NoSpacing"/>
              <w:jc w:val="both"/>
              <w:rPr>
                <w:rFonts w:ascii="Arial" w:hAnsi="Arial" w:cs="Arial"/>
              </w:rPr>
            </w:pPr>
            <w:r w:rsidRPr="00616191">
              <w:rPr>
                <w:rFonts w:ascii="Arial" w:hAnsi="Arial" w:cs="Arial"/>
                <w:sz w:val="24"/>
                <w:szCs w:val="24"/>
              </w:rPr>
              <w:t>- увеличение количества населения сельсовета, участвующего в   культурно - досуговых мероприятиях, проводимых    учреждениями культуры сельсовета на 2%.</w:t>
            </w:r>
          </w:p>
        </w:tc>
      </w:tr>
    </w:tbl>
    <w:p w:rsidR="001F70AA" w:rsidRDefault="001F70AA" w:rsidP="003C7A02">
      <w:pPr>
        <w:jc w:val="center"/>
        <w:rPr>
          <w:b/>
          <w:bCs/>
          <w:sz w:val="28"/>
          <w:szCs w:val="28"/>
        </w:rPr>
      </w:pPr>
    </w:p>
    <w:p w:rsidR="001F70AA" w:rsidRDefault="001F70AA" w:rsidP="007A3A35">
      <w:pPr>
        <w:ind w:left="36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  <w:lang w:val="en-US"/>
        </w:rPr>
        <w:t>I</w:t>
      </w:r>
      <w:r>
        <w:rPr>
          <w:rFonts w:ascii="Arial" w:hAnsi="Arial" w:cs="Arial"/>
          <w:b/>
          <w:bCs/>
          <w:sz w:val="30"/>
          <w:szCs w:val="30"/>
        </w:rPr>
        <w:t xml:space="preserve">. </w:t>
      </w:r>
      <w:r w:rsidRPr="00616191">
        <w:rPr>
          <w:rFonts w:ascii="Arial" w:hAnsi="Arial" w:cs="Arial"/>
          <w:b/>
          <w:bCs/>
          <w:sz w:val="30"/>
          <w:szCs w:val="30"/>
        </w:rPr>
        <w:t>Характеристика проблемы, на решение которой направлена</w:t>
      </w:r>
      <w:r w:rsidRPr="00616191">
        <w:rPr>
          <w:rFonts w:ascii="Arial" w:hAnsi="Arial" w:cs="Arial"/>
          <w:sz w:val="30"/>
          <w:szCs w:val="30"/>
        </w:rPr>
        <w:t xml:space="preserve"> </w:t>
      </w:r>
      <w:r w:rsidRPr="00616191">
        <w:rPr>
          <w:rFonts w:ascii="Arial" w:hAnsi="Arial" w:cs="Arial"/>
          <w:b/>
          <w:bCs/>
          <w:sz w:val="30"/>
          <w:szCs w:val="30"/>
        </w:rPr>
        <w:t>Программа</w:t>
      </w:r>
    </w:p>
    <w:p w:rsidR="001F70AA" w:rsidRPr="00616191" w:rsidRDefault="001F70AA" w:rsidP="007A3A35">
      <w:pPr>
        <w:ind w:left="360"/>
        <w:jc w:val="center"/>
        <w:rPr>
          <w:rFonts w:ascii="Arial" w:hAnsi="Arial" w:cs="Arial"/>
          <w:b/>
          <w:bCs/>
          <w:sz w:val="30"/>
          <w:szCs w:val="30"/>
        </w:rPr>
      </w:pPr>
    </w:p>
    <w:p w:rsidR="001F70AA" w:rsidRPr="00616191" w:rsidRDefault="001F70AA" w:rsidP="007A3A35">
      <w:pPr>
        <w:jc w:val="both"/>
        <w:rPr>
          <w:rFonts w:ascii="Arial" w:hAnsi="Arial" w:cs="Arial"/>
        </w:rPr>
      </w:pPr>
      <w:r w:rsidRPr="00616191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ab/>
      </w:r>
      <w:r w:rsidRPr="00616191">
        <w:rPr>
          <w:rFonts w:ascii="Arial" w:hAnsi="Arial" w:cs="Arial"/>
        </w:rPr>
        <w:t>Целевая   программа «Развитие культуры в муниципальном образовании «</w:t>
      </w:r>
      <w:r>
        <w:rPr>
          <w:rFonts w:ascii="Arial" w:hAnsi="Arial" w:cs="Arial"/>
        </w:rPr>
        <w:t>Новопершинский</w:t>
      </w:r>
      <w:r w:rsidRPr="00616191">
        <w:rPr>
          <w:rFonts w:ascii="Arial" w:hAnsi="Arial" w:cs="Arial"/>
        </w:rPr>
        <w:t xml:space="preserve"> сельсовет»  Дмитриевского района Курской области на 2019-2021 годы» (далее - Программа) ориентирована на дальнейшую реализацию государственной политики в сфере культуры.</w:t>
      </w:r>
    </w:p>
    <w:p w:rsidR="001F70AA" w:rsidRPr="00616191" w:rsidRDefault="001F70AA" w:rsidP="00616191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 xml:space="preserve">Процессы, происходящие в </w:t>
      </w:r>
      <w:r>
        <w:rPr>
          <w:rFonts w:ascii="Arial" w:hAnsi="Arial" w:cs="Arial"/>
          <w:sz w:val="24"/>
          <w:szCs w:val="24"/>
        </w:rPr>
        <w:t>Новопершинском</w:t>
      </w:r>
      <w:r w:rsidRPr="00616191">
        <w:rPr>
          <w:rFonts w:ascii="Arial" w:hAnsi="Arial" w:cs="Arial"/>
          <w:sz w:val="24"/>
          <w:szCs w:val="24"/>
        </w:rPr>
        <w:t xml:space="preserve"> сельсовете, свидетельствуют, что культура   является активным участником социально-экономического развития. Программа предусматривает дальнейший рост ее влияния на жизнь общества.</w:t>
      </w:r>
    </w:p>
    <w:p w:rsidR="001F70AA" w:rsidRPr="00616191" w:rsidRDefault="001F70AA" w:rsidP="00616191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Новопершинский</w:t>
      </w:r>
      <w:r w:rsidRPr="00616191">
        <w:rPr>
          <w:rFonts w:ascii="Arial" w:hAnsi="Arial" w:cs="Arial"/>
          <w:sz w:val="24"/>
          <w:szCs w:val="24"/>
        </w:rPr>
        <w:t xml:space="preserve"> сельсовет обладает богатым историко-культурным потенциалом. Историческое прошлое сельсовета, выдающиеся люди, сложившиеся культурные традиции составляют основу развития культуры в современных условиях.</w:t>
      </w:r>
    </w:p>
    <w:p w:rsidR="001F70AA" w:rsidRPr="00616191" w:rsidRDefault="001F70AA" w:rsidP="0061619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616191">
        <w:rPr>
          <w:rFonts w:ascii="Arial" w:hAnsi="Arial" w:cs="Arial"/>
        </w:rPr>
        <w:t xml:space="preserve"> Муниципальные учреждения культуры сельсовета,  предоставляют населению   широкий спектр культурных, образовательных и информационных услуг. Эти услуги направлены на удовлетворение эстетических потребностей людей и призваны способствовать созданию более высокого качества жизни. Они являются фундаментом формирования человеческого капитала, необходимого для любой сферы жизнедеятельности. Учреждения культуры сельсовета находятся в шаговой доступности от населения, что открывает перед ними большие возможности.</w:t>
      </w:r>
    </w:p>
    <w:p w:rsidR="001F70AA" w:rsidRPr="00616191" w:rsidRDefault="001F70AA" w:rsidP="0061619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616191">
        <w:rPr>
          <w:rFonts w:ascii="Arial" w:hAnsi="Arial" w:cs="Arial"/>
        </w:rPr>
        <w:t xml:space="preserve">Основные направления Программы формируются с учетом результатов реализации программы по улучшению материально-технической базы учреждений культуры </w:t>
      </w:r>
      <w:r>
        <w:rPr>
          <w:rFonts w:ascii="Arial" w:hAnsi="Arial" w:cs="Arial"/>
        </w:rPr>
        <w:t>Новопершинского</w:t>
      </w:r>
      <w:r w:rsidRPr="00616191">
        <w:rPr>
          <w:rFonts w:ascii="Arial" w:hAnsi="Arial" w:cs="Arial"/>
        </w:rPr>
        <w:t xml:space="preserve"> сельсовета  на 2019-2021 годы.     </w:t>
      </w:r>
    </w:p>
    <w:p w:rsidR="001F70AA" w:rsidRPr="00616191" w:rsidRDefault="001F70AA" w:rsidP="0061619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616191">
        <w:rPr>
          <w:rFonts w:ascii="Arial" w:hAnsi="Arial" w:cs="Arial"/>
        </w:rPr>
        <w:t>Предварительные итоги показывают, что задачи, поставленные при ее утверждении, в целом достигнуты. В то же время не удалось в полной мере решить проблемы, связанные с модернизацией материально-технической базы учреждений культуры.</w:t>
      </w:r>
    </w:p>
    <w:p w:rsidR="001F70AA" w:rsidRPr="00616191" w:rsidRDefault="001F70AA" w:rsidP="0061619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616191">
        <w:rPr>
          <w:rFonts w:ascii="Arial" w:hAnsi="Arial" w:cs="Arial"/>
        </w:rPr>
        <w:t xml:space="preserve">Несмотря на то, что удалось добиться сохранения  историко-природной среды их бытования и обеспечить приобщение молодежи к художественным традициям народной культуры, работа в данном направлении требует своего продолжения и расширения за счет внедрения новых проектов. </w:t>
      </w:r>
    </w:p>
    <w:p w:rsidR="001F70AA" w:rsidRPr="00616191" w:rsidRDefault="001F70AA" w:rsidP="0061619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616191">
        <w:rPr>
          <w:rFonts w:ascii="Arial" w:hAnsi="Arial" w:cs="Arial"/>
        </w:rPr>
        <w:t xml:space="preserve">В </w:t>
      </w:r>
      <w:r>
        <w:rPr>
          <w:rFonts w:ascii="Arial" w:hAnsi="Arial" w:cs="Arial"/>
        </w:rPr>
        <w:t>Новопершинском</w:t>
      </w:r>
      <w:r w:rsidRPr="00616191">
        <w:rPr>
          <w:rFonts w:ascii="Arial" w:hAnsi="Arial" w:cs="Arial"/>
        </w:rPr>
        <w:t xml:space="preserve"> сельсовете  нет ни одного фольклорного коллектива, что не позволяет участвовать в традиционных фестивалях фольклорных коллективов, исполнителей народной песни и праздниках русской культуры позволяющих во всех слоях общества формировать интерес к самобытной народной традиционной культуре, национально-ориентированное общественное сознание. </w:t>
      </w:r>
    </w:p>
    <w:p w:rsidR="001F70AA" w:rsidRPr="00616191" w:rsidRDefault="001F70AA" w:rsidP="0061619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616191">
        <w:rPr>
          <w:rFonts w:ascii="Arial" w:hAnsi="Arial" w:cs="Arial"/>
        </w:rPr>
        <w:t xml:space="preserve">В обстановке быстрого распространения современных технологий возникают дополнительные задачи, связанные с развитием систем обмена информацией с помощью глобальных компьютерных сетей.   </w:t>
      </w:r>
    </w:p>
    <w:p w:rsidR="001F70AA" w:rsidRPr="00616191" w:rsidRDefault="001F70AA" w:rsidP="0061619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616191">
        <w:rPr>
          <w:rFonts w:ascii="Arial" w:hAnsi="Arial" w:cs="Arial"/>
        </w:rPr>
        <w:t>Программа должна обеспечить преемственность в работе по реализации стратегии развития сферы культуры, направлений на повышение эффективности использования ресурсов культуры в целях социально-экономического развития, модернизацию инфраструктуры сферы культуры, сохранение особо ценных объектов культурного наследия и историко-культурных территорий, обеспечение условий для развития национальной культуры, сохранения культурного многообразия.</w:t>
      </w:r>
    </w:p>
    <w:p w:rsidR="001F70AA" w:rsidRPr="00616191" w:rsidRDefault="001F70AA" w:rsidP="0061619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616191">
        <w:rPr>
          <w:rFonts w:ascii="Arial" w:hAnsi="Arial" w:cs="Arial"/>
        </w:rPr>
        <w:t xml:space="preserve">Сформулированные цели Программы соответствуют целям и приоритетным задачам социально-экономического развития </w:t>
      </w:r>
      <w:r>
        <w:rPr>
          <w:rFonts w:ascii="Arial" w:hAnsi="Arial" w:cs="Arial"/>
        </w:rPr>
        <w:t>Новопершинского</w:t>
      </w:r>
      <w:r w:rsidRPr="00616191">
        <w:rPr>
          <w:rFonts w:ascii="Arial" w:hAnsi="Arial" w:cs="Arial"/>
        </w:rPr>
        <w:t xml:space="preserve"> сельсовета.</w:t>
      </w:r>
    </w:p>
    <w:p w:rsidR="001F70AA" w:rsidRPr="00616191" w:rsidRDefault="001F70AA" w:rsidP="0061619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616191">
        <w:rPr>
          <w:rFonts w:ascii="Arial" w:hAnsi="Arial" w:cs="Arial"/>
        </w:rPr>
        <w:t xml:space="preserve">  Необходимо  уделять существенное внимание развитию культуры, основанной на гуманистических идеалах, на творческой свободе, на стремлении к улучшению качества жизни.</w:t>
      </w:r>
    </w:p>
    <w:p w:rsidR="001F70AA" w:rsidRPr="00616191" w:rsidRDefault="001F70AA" w:rsidP="0061619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616191">
        <w:rPr>
          <w:rFonts w:ascii="Arial" w:hAnsi="Arial" w:cs="Arial"/>
        </w:rPr>
        <w:t xml:space="preserve">С помощью программных мероприятий будут решаться такие серьезные проблемы, приобщение жителей к фундаментальным духовным ценностям, восстановление и развитие социального и экономического потенциала села. Организация  занятости населения, развитие интеллектуального и творческого потенциала населения, что в определенной степени может рассматриваться как один из факторов формирования привлекательного образа </w:t>
      </w:r>
      <w:r>
        <w:rPr>
          <w:rFonts w:ascii="Arial" w:hAnsi="Arial" w:cs="Arial"/>
        </w:rPr>
        <w:t>Новопершинского</w:t>
      </w:r>
      <w:r w:rsidRPr="00616191">
        <w:rPr>
          <w:rFonts w:ascii="Arial" w:hAnsi="Arial" w:cs="Arial"/>
        </w:rPr>
        <w:t xml:space="preserve"> сельсовета, влияющий на качество жизни и развитие культуры.</w:t>
      </w:r>
    </w:p>
    <w:p w:rsidR="001F70AA" w:rsidRPr="00616191" w:rsidRDefault="001F70AA" w:rsidP="0061619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616191">
        <w:rPr>
          <w:rFonts w:ascii="Arial" w:hAnsi="Arial" w:cs="Arial"/>
        </w:rPr>
        <w:t xml:space="preserve">Система программных мероприятий, взаимоувязанных по срокам, исполнителям и финансовым ресурсам, позволит решить задачи, направленные на достижение поставленных целей, с учетом сложившихся в </w:t>
      </w:r>
      <w:r>
        <w:rPr>
          <w:rFonts w:ascii="Arial" w:hAnsi="Arial" w:cs="Arial"/>
        </w:rPr>
        <w:t>Новопершинском</w:t>
      </w:r>
      <w:r w:rsidRPr="00616191">
        <w:rPr>
          <w:rFonts w:ascii="Arial" w:hAnsi="Arial" w:cs="Arial"/>
        </w:rPr>
        <w:t xml:space="preserve">  сельсовете экономических условий.</w:t>
      </w:r>
    </w:p>
    <w:p w:rsidR="001F70AA" w:rsidRPr="00616191" w:rsidRDefault="001F70AA" w:rsidP="00616191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616191">
        <w:rPr>
          <w:rFonts w:ascii="Arial" w:hAnsi="Arial" w:cs="Arial"/>
        </w:rPr>
        <w:t xml:space="preserve">          Программа будет направлена на решение существующих проблем и достижение приоритетов, имеющихся в сфере культуры </w:t>
      </w:r>
      <w:r>
        <w:rPr>
          <w:rFonts w:ascii="Arial" w:hAnsi="Arial" w:cs="Arial"/>
        </w:rPr>
        <w:t>Новопершинского</w:t>
      </w:r>
      <w:r w:rsidRPr="00616191">
        <w:rPr>
          <w:rFonts w:ascii="Arial" w:hAnsi="Arial" w:cs="Arial"/>
        </w:rPr>
        <w:t xml:space="preserve"> сельсовета  на современном этапе. При этом Программа нацелена на комплексные проекты и мероприятия, реализовать которые не программными методами невозможно.</w:t>
      </w:r>
    </w:p>
    <w:p w:rsidR="001F70AA" w:rsidRPr="00616191" w:rsidRDefault="001F70AA" w:rsidP="00616191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>Жесткие условия организационно-экономического существования в сфере культуры в условиях рыночных отношений и реформы местного самоуправления, необходимость эффективного и целевого использования бюджетных средств обуславливают применение программно-целевого подхода  данной области.</w:t>
      </w:r>
    </w:p>
    <w:p w:rsidR="001F70AA" w:rsidRPr="00616191" w:rsidRDefault="001F70AA" w:rsidP="00616191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>Программный способ решения проблемы предполагает комплексный подход к реализации мероприятий в сфере культуры, ориентированных на достижение поставленных целей через решение сформулированных конкретных задач. Это позволяет выстроить стратегию развития сферы культуры на долгосрочный период и одновременно применять тактические решения.</w:t>
      </w:r>
    </w:p>
    <w:p w:rsidR="001F70AA" w:rsidRPr="00616191" w:rsidRDefault="001F70AA" w:rsidP="00616191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>Выполнение в полном объеме плановых мероприятий позволит достичь поставленных целей.</w:t>
      </w:r>
    </w:p>
    <w:p w:rsidR="001F70AA" w:rsidRPr="00616191" w:rsidRDefault="001F70AA" w:rsidP="00616191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</w:p>
    <w:p w:rsidR="001F70AA" w:rsidRPr="00616191" w:rsidRDefault="001F70AA" w:rsidP="007A3A35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616191">
        <w:rPr>
          <w:rFonts w:ascii="Arial" w:hAnsi="Arial" w:cs="Arial"/>
          <w:b/>
          <w:bCs/>
          <w:sz w:val="30"/>
          <w:szCs w:val="30"/>
        </w:rPr>
        <w:t>II. Основные цели и задачи Программы с указанием сроков и этапов ее реализации, а также целевые индикаторы и показатели, характеризующие эффективность реализации Программы</w:t>
      </w:r>
    </w:p>
    <w:p w:rsidR="001F70AA" w:rsidRDefault="001F70AA" w:rsidP="003C7A02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0AA" w:rsidRPr="00616191" w:rsidRDefault="001F70AA" w:rsidP="00616191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>Программные мероприятия направлены на достижение  цели:</w:t>
      </w:r>
    </w:p>
    <w:p w:rsidR="001F70AA" w:rsidRPr="00616191" w:rsidRDefault="001F70AA" w:rsidP="00616191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 xml:space="preserve"> - реализация стратегической роли культуры, как духовно-нравственного основания развития личности и государственного единства.</w:t>
      </w:r>
    </w:p>
    <w:p w:rsidR="001F70AA" w:rsidRPr="00616191" w:rsidRDefault="001F70AA" w:rsidP="00616191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ab/>
      </w:r>
      <w:r w:rsidRPr="00616191">
        <w:rPr>
          <w:rFonts w:ascii="Arial" w:hAnsi="Arial" w:cs="Arial"/>
          <w:sz w:val="24"/>
          <w:szCs w:val="24"/>
        </w:rPr>
        <w:t>Задачами, направленными на достижение поставленной цели, являются:</w:t>
      </w:r>
    </w:p>
    <w:p w:rsidR="001F70AA" w:rsidRPr="00616191" w:rsidRDefault="001F70AA" w:rsidP="00616191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616191">
        <w:rPr>
          <w:rFonts w:ascii="Arial" w:hAnsi="Arial" w:cs="Arial"/>
          <w:sz w:val="24"/>
          <w:szCs w:val="24"/>
        </w:rPr>
        <w:t>- обеспечение доступа граждан к участию в культурной жизни, реализация творческого потенциала населения;</w:t>
      </w:r>
    </w:p>
    <w:p w:rsidR="001F70AA" w:rsidRPr="00616191" w:rsidRDefault="001F70AA" w:rsidP="00616191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61619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16191">
        <w:rPr>
          <w:rFonts w:ascii="Arial" w:hAnsi="Arial" w:cs="Arial"/>
          <w:sz w:val="24"/>
          <w:szCs w:val="24"/>
        </w:rPr>
        <w:t>создание благоприятных условий для устойчивого развития сферы культуры.</w:t>
      </w:r>
    </w:p>
    <w:p w:rsidR="001F70AA" w:rsidRPr="00616191" w:rsidRDefault="001F70AA" w:rsidP="00616191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>Постановка целей и задач Программы учитывает современные реалии и обращена к слабо защищенным слоям населения, детям, подросткам, молодежи, пожилым людям, чтобы обеспечить им необходимый набор услуг в сфере культуры.</w:t>
      </w:r>
    </w:p>
    <w:p w:rsidR="001F70AA" w:rsidRPr="00616191" w:rsidRDefault="001F70AA" w:rsidP="00616191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>Главным результатом реализации Программы будет достижение поставленных целей, предоставление населению сельсовета услуг, гарантированных Конституцией Российской Федерации. Разработанные показатели и индикаторы позволят оценить эффективность реализации Программы.</w:t>
      </w:r>
    </w:p>
    <w:p w:rsidR="001F70AA" w:rsidRPr="00616191" w:rsidRDefault="001F70AA" w:rsidP="00616191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>Наряду с этим во время действия Программы прогнозируются совершенствование и развитие нормативной правовой базы,    развитие пред-принимательской и иной приносящей доход деятельности учреждений культуры для привлечения внебюджетных средств, повышение конкурентной способности подготовленных кадров культуры и многое другое, опосредованно влияющее на эффективность выполнения настоящей Программы.</w:t>
      </w:r>
    </w:p>
    <w:p w:rsidR="001F70AA" w:rsidRPr="00616191" w:rsidRDefault="001F70AA" w:rsidP="00616191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>Прогнозные значения целевых индикаторов и показателей Программы указаны в приложении № 1.</w:t>
      </w:r>
    </w:p>
    <w:p w:rsidR="001F70AA" w:rsidRDefault="001F70AA" w:rsidP="003C7A02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0AA" w:rsidRPr="00616191" w:rsidRDefault="001F70AA" w:rsidP="007A3A35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616191">
        <w:rPr>
          <w:rFonts w:ascii="Arial" w:hAnsi="Arial" w:cs="Arial"/>
          <w:b/>
          <w:bCs/>
          <w:sz w:val="30"/>
          <w:szCs w:val="30"/>
        </w:rPr>
        <w:t>III. Перечень программных мероприятий, сроки их реализации и объёмы финансирования</w:t>
      </w:r>
    </w:p>
    <w:p w:rsidR="001F70AA" w:rsidRPr="00616191" w:rsidRDefault="001F70AA" w:rsidP="003C7A02">
      <w:pPr>
        <w:pStyle w:val="NoSpacing"/>
        <w:ind w:firstLine="709"/>
        <w:jc w:val="center"/>
        <w:rPr>
          <w:rFonts w:ascii="Arial" w:hAnsi="Arial" w:cs="Arial"/>
          <w:b/>
          <w:bCs/>
          <w:sz w:val="30"/>
          <w:szCs w:val="30"/>
        </w:rPr>
      </w:pPr>
    </w:p>
    <w:p w:rsidR="001F70AA" w:rsidRPr="00616191" w:rsidRDefault="001F70AA" w:rsidP="00651A12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>Перечень основных мероприятий Программы:</w:t>
      </w:r>
    </w:p>
    <w:p w:rsidR="001F70AA" w:rsidRPr="00616191" w:rsidRDefault="001F70AA" w:rsidP="002A10A5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616191">
        <w:rPr>
          <w:rFonts w:ascii="Arial" w:hAnsi="Arial" w:cs="Arial"/>
          <w:sz w:val="24"/>
          <w:szCs w:val="24"/>
        </w:rPr>
        <w:t>Задачами, направленными на достижение поставленных целей, являются:</w:t>
      </w:r>
    </w:p>
    <w:p w:rsidR="001F70AA" w:rsidRPr="00616191" w:rsidRDefault="001F70AA" w:rsidP="002A10A5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616191">
        <w:rPr>
          <w:rFonts w:ascii="Arial" w:hAnsi="Arial" w:cs="Arial"/>
          <w:sz w:val="24"/>
          <w:szCs w:val="24"/>
        </w:rPr>
        <w:t>- обеспечение доступа граждан к участию в культурной жизни, реализация творческого потенциала населения;</w:t>
      </w:r>
    </w:p>
    <w:p w:rsidR="001F70AA" w:rsidRPr="00616191" w:rsidRDefault="001F70AA" w:rsidP="002A10A5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61619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16191">
        <w:rPr>
          <w:rFonts w:ascii="Arial" w:hAnsi="Arial" w:cs="Arial"/>
          <w:sz w:val="24"/>
          <w:szCs w:val="24"/>
        </w:rPr>
        <w:t>создание благоприятных условий для устойчивого развития сферы культуры.</w:t>
      </w:r>
    </w:p>
    <w:p w:rsidR="001F70AA" w:rsidRPr="00616191" w:rsidRDefault="001F70AA" w:rsidP="003C7A02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>Перечень программных мероприятий, а также информация о необходимых для реализации каждого мероприятия ресурсах, сроках его реализации приведены в приложении № 2 к настоящей Программе.</w:t>
      </w:r>
    </w:p>
    <w:p w:rsidR="001F70AA" w:rsidRPr="00616191" w:rsidRDefault="001F70AA" w:rsidP="003C7A02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</w:p>
    <w:p w:rsidR="001F70AA" w:rsidRPr="00616191" w:rsidRDefault="001F70AA" w:rsidP="003C7A02">
      <w:pPr>
        <w:pStyle w:val="NoSpacing"/>
        <w:ind w:firstLine="709"/>
        <w:jc w:val="center"/>
        <w:rPr>
          <w:rFonts w:ascii="Arial" w:hAnsi="Arial" w:cs="Arial"/>
          <w:b/>
          <w:bCs/>
          <w:sz w:val="30"/>
          <w:szCs w:val="30"/>
        </w:rPr>
      </w:pPr>
      <w:r w:rsidRPr="00616191">
        <w:rPr>
          <w:rFonts w:ascii="Arial" w:hAnsi="Arial" w:cs="Arial"/>
          <w:b/>
          <w:bCs/>
          <w:sz w:val="30"/>
          <w:szCs w:val="30"/>
        </w:rPr>
        <w:t>IV. Ресурсное обеспечение Программы</w:t>
      </w:r>
    </w:p>
    <w:p w:rsidR="001F70AA" w:rsidRDefault="001F70AA" w:rsidP="003C7A02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0AA" w:rsidRPr="00616191" w:rsidRDefault="001F70AA" w:rsidP="00616191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616191">
        <w:rPr>
          <w:rFonts w:ascii="Arial" w:hAnsi="Arial" w:cs="Arial"/>
          <w:sz w:val="24"/>
          <w:szCs w:val="24"/>
        </w:rPr>
        <w:t>Финансирование программных мероприятий предусмотрено осуществлять за счет средств бюджета муниципального образования «</w:t>
      </w:r>
      <w:r>
        <w:rPr>
          <w:rFonts w:ascii="Arial" w:hAnsi="Arial" w:cs="Arial"/>
          <w:sz w:val="24"/>
          <w:szCs w:val="24"/>
        </w:rPr>
        <w:t>Новопершинский</w:t>
      </w:r>
      <w:r w:rsidRPr="00616191">
        <w:rPr>
          <w:rFonts w:ascii="Arial" w:hAnsi="Arial" w:cs="Arial"/>
          <w:sz w:val="24"/>
          <w:szCs w:val="24"/>
        </w:rPr>
        <w:t xml:space="preserve"> сельсовет» Дмитриевского района, за период реализации Программы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Pr="00616191">
        <w:rPr>
          <w:rFonts w:ascii="Arial" w:hAnsi="Arial" w:cs="Arial"/>
          <w:sz w:val="24"/>
          <w:szCs w:val="24"/>
        </w:rPr>
        <w:t>со</w:t>
      </w:r>
      <w:r>
        <w:rPr>
          <w:rFonts w:ascii="Arial" w:hAnsi="Arial" w:cs="Arial"/>
          <w:sz w:val="24"/>
          <w:szCs w:val="24"/>
        </w:rPr>
        <w:t>ставляет – 5 475 000 руб., в том числе:</w:t>
      </w:r>
    </w:p>
    <w:p w:rsidR="001F70AA" w:rsidRPr="00616191" w:rsidRDefault="001F70AA" w:rsidP="00616191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2019 год – 1 925 000</w:t>
      </w:r>
      <w:r w:rsidRPr="00616191">
        <w:rPr>
          <w:rFonts w:ascii="Arial" w:hAnsi="Arial" w:cs="Arial"/>
          <w:sz w:val="24"/>
          <w:szCs w:val="24"/>
        </w:rPr>
        <w:t xml:space="preserve">руб.; </w:t>
      </w:r>
    </w:p>
    <w:p w:rsidR="001F70AA" w:rsidRPr="00616191" w:rsidRDefault="001F70AA" w:rsidP="00616191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 год – 1 775 000</w:t>
      </w:r>
      <w:r w:rsidRPr="00616191">
        <w:rPr>
          <w:rFonts w:ascii="Arial" w:hAnsi="Arial" w:cs="Arial"/>
          <w:sz w:val="24"/>
          <w:szCs w:val="24"/>
        </w:rPr>
        <w:t xml:space="preserve"> руб.; </w:t>
      </w:r>
    </w:p>
    <w:p w:rsidR="001F70AA" w:rsidRPr="00616191" w:rsidRDefault="001F70AA" w:rsidP="00616191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>2021 год</w:t>
      </w:r>
      <w:r>
        <w:rPr>
          <w:rFonts w:ascii="Arial" w:hAnsi="Arial" w:cs="Arial"/>
          <w:sz w:val="24"/>
          <w:szCs w:val="24"/>
        </w:rPr>
        <w:t xml:space="preserve"> – 1 775 000</w:t>
      </w:r>
      <w:r w:rsidRPr="00616191">
        <w:rPr>
          <w:rFonts w:ascii="Arial" w:hAnsi="Arial" w:cs="Arial"/>
          <w:sz w:val="24"/>
          <w:szCs w:val="24"/>
        </w:rPr>
        <w:t xml:space="preserve"> руб. </w:t>
      </w:r>
    </w:p>
    <w:p w:rsidR="001F70AA" w:rsidRPr="00616191" w:rsidRDefault="001F70AA" w:rsidP="00616191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>Ресурсное обеспечение для реализации муниципальной программы, а также сроки и источники финансирования программных мероприятий  приведены в приложении № 3 к настоящей Программе.</w:t>
      </w:r>
    </w:p>
    <w:p w:rsidR="001F70AA" w:rsidRDefault="001F70AA" w:rsidP="003C7A02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0AA" w:rsidRPr="00616191" w:rsidRDefault="001F70AA" w:rsidP="00FD6F30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616191">
        <w:rPr>
          <w:rFonts w:ascii="Arial" w:hAnsi="Arial" w:cs="Arial"/>
          <w:b/>
          <w:bCs/>
          <w:sz w:val="30"/>
          <w:szCs w:val="30"/>
        </w:rPr>
        <w:t>V. Механизм реализации Программы, включающий в себя механизм управления Программой</w:t>
      </w:r>
    </w:p>
    <w:p w:rsidR="001F70AA" w:rsidRPr="00616191" w:rsidRDefault="001F70AA" w:rsidP="00616191">
      <w:pPr>
        <w:pStyle w:val="NoSpacing"/>
        <w:ind w:firstLine="709"/>
        <w:jc w:val="center"/>
        <w:rPr>
          <w:rFonts w:ascii="Arial" w:hAnsi="Arial" w:cs="Arial"/>
          <w:sz w:val="30"/>
          <w:szCs w:val="30"/>
        </w:rPr>
      </w:pPr>
    </w:p>
    <w:p w:rsidR="001F70AA" w:rsidRPr="00616191" w:rsidRDefault="001F70AA" w:rsidP="00616191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616191">
        <w:rPr>
          <w:rFonts w:ascii="Arial" w:hAnsi="Arial" w:cs="Arial"/>
          <w:sz w:val="24"/>
          <w:szCs w:val="24"/>
        </w:rPr>
        <w:t>После утверждения Программы и открытия финансирования ее мероприятий государственный заказчик организует выполнение программных мероприятий.</w:t>
      </w:r>
    </w:p>
    <w:p w:rsidR="001F70AA" w:rsidRPr="00407A78" w:rsidRDefault="001F70AA" w:rsidP="00FD6F30">
      <w:pPr>
        <w:tabs>
          <w:tab w:val="left" w:pos="9540"/>
        </w:tabs>
        <w:ind w:left="-108" w:firstLine="709"/>
        <w:jc w:val="both"/>
        <w:rPr>
          <w:rFonts w:ascii="Arial" w:hAnsi="Arial" w:cs="Arial"/>
        </w:rPr>
      </w:pPr>
      <w:r w:rsidRPr="00616191">
        <w:rPr>
          <w:rFonts w:ascii="Arial" w:hAnsi="Arial" w:cs="Arial"/>
        </w:rPr>
        <w:t xml:space="preserve">Координацию деятельности по реализации Программы осуществляет </w:t>
      </w:r>
      <w:r w:rsidRPr="00407A78">
        <w:rPr>
          <w:rFonts w:ascii="Arial" w:hAnsi="Arial" w:cs="Arial"/>
        </w:rPr>
        <w:t xml:space="preserve">Администрация </w:t>
      </w:r>
      <w:r>
        <w:rPr>
          <w:rFonts w:ascii="Arial" w:hAnsi="Arial" w:cs="Arial"/>
        </w:rPr>
        <w:t>Новопершинского</w:t>
      </w:r>
      <w:r w:rsidRPr="00407A78">
        <w:rPr>
          <w:rFonts w:ascii="Arial" w:hAnsi="Arial" w:cs="Arial"/>
        </w:rPr>
        <w:t xml:space="preserve"> сельсовета Дмитриевского района.</w:t>
      </w:r>
    </w:p>
    <w:p w:rsidR="001F70AA" w:rsidRPr="00407A78" w:rsidRDefault="001F70AA" w:rsidP="00FD6F30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407A78">
        <w:rPr>
          <w:rFonts w:ascii="Arial" w:hAnsi="Arial" w:cs="Arial"/>
          <w:sz w:val="24"/>
          <w:szCs w:val="24"/>
        </w:rPr>
        <w:t>Администраци</w:t>
      </w:r>
      <w:r>
        <w:rPr>
          <w:rFonts w:ascii="Arial" w:hAnsi="Arial" w:cs="Arial"/>
          <w:sz w:val="24"/>
          <w:szCs w:val="24"/>
        </w:rPr>
        <w:t>я</w:t>
      </w:r>
      <w:r w:rsidRPr="00407A7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Новопершинского сельсовета </w:t>
      </w:r>
      <w:r w:rsidRPr="00407A78">
        <w:rPr>
          <w:rFonts w:ascii="Arial" w:hAnsi="Arial" w:cs="Arial"/>
          <w:sz w:val="24"/>
          <w:szCs w:val="24"/>
        </w:rPr>
        <w:t>Дмитриевского района в случае необходимости вносит предложения по уточнению и корректировке программных мероприятий, сроков их исполнения.</w:t>
      </w:r>
    </w:p>
    <w:p w:rsidR="001F70AA" w:rsidRPr="00616191" w:rsidRDefault="001F70AA" w:rsidP="00616191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</w:p>
    <w:p w:rsidR="001F70AA" w:rsidRPr="0024720B" w:rsidRDefault="001F70AA" w:rsidP="003C7A02">
      <w:pPr>
        <w:pStyle w:val="NoSpacing"/>
        <w:ind w:firstLine="709"/>
        <w:jc w:val="center"/>
        <w:rPr>
          <w:rFonts w:ascii="Arial" w:hAnsi="Arial" w:cs="Arial"/>
          <w:b/>
          <w:bCs/>
          <w:sz w:val="30"/>
          <w:szCs w:val="30"/>
        </w:rPr>
      </w:pPr>
      <w:r w:rsidRPr="0024720B">
        <w:rPr>
          <w:rFonts w:ascii="Arial" w:hAnsi="Arial" w:cs="Arial"/>
          <w:b/>
          <w:bCs/>
          <w:sz w:val="30"/>
          <w:szCs w:val="30"/>
        </w:rPr>
        <w:t xml:space="preserve">VI. Оценка социально-экономической эффективности </w:t>
      </w:r>
    </w:p>
    <w:p w:rsidR="001F70AA" w:rsidRPr="0024720B" w:rsidRDefault="001F70AA" w:rsidP="003C7A02">
      <w:pPr>
        <w:pStyle w:val="NoSpacing"/>
        <w:ind w:firstLine="709"/>
        <w:jc w:val="center"/>
        <w:rPr>
          <w:rFonts w:ascii="Arial" w:hAnsi="Arial" w:cs="Arial"/>
          <w:b/>
          <w:bCs/>
          <w:sz w:val="30"/>
          <w:szCs w:val="30"/>
        </w:rPr>
      </w:pPr>
      <w:r w:rsidRPr="0024720B">
        <w:rPr>
          <w:rFonts w:ascii="Arial" w:hAnsi="Arial" w:cs="Arial"/>
          <w:b/>
          <w:bCs/>
          <w:sz w:val="30"/>
          <w:szCs w:val="30"/>
        </w:rPr>
        <w:t>реализации Программы</w:t>
      </w:r>
    </w:p>
    <w:p w:rsidR="001F70AA" w:rsidRDefault="001F70AA" w:rsidP="003C7A02"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F70AA" w:rsidRPr="0024720B" w:rsidRDefault="001F70AA" w:rsidP="00651A12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24720B">
        <w:rPr>
          <w:rFonts w:ascii="Arial" w:hAnsi="Arial" w:cs="Arial"/>
          <w:sz w:val="24"/>
          <w:szCs w:val="24"/>
        </w:rPr>
        <w:t>Предложенные программные мероприятия позволят достигнуть следующих положительных результатов:</w:t>
      </w:r>
    </w:p>
    <w:p w:rsidR="001F70AA" w:rsidRPr="0024720B" w:rsidRDefault="001F70AA" w:rsidP="003C7A02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24720B">
        <w:rPr>
          <w:rFonts w:ascii="Arial" w:hAnsi="Arial" w:cs="Arial"/>
          <w:sz w:val="24"/>
          <w:szCs w:val="24"/>
        </w:rPr>
        <w:t xml:space="preserve">- увеличение удельного веса населения сельсовета, участвующего в   культурно - досуговых мероприятиях, проводимых  учреждениями культуры </w:t>
      </w:r>
      <w:r>
        <w:rPr>
          <w:rFonts w:ascii="Arial" w:hAnsi="Arial" w:cs="Arial"/>
          <w:sz w:val="24"/>
          <w:szCs w:val="24"/>
        </w:rPr>
        <w:t>Новопершинского сельсовета на 1,6</w:t>
      </w:r>
      <w:r w:rsidRPr="0024720B">
        <w:rPr>
          <w:rFonts w:ascii="Arial" w:hAnsi="Arial" w:cs="Arial"/>
          <w:sz w:val="24"/>
          <w:szCs w:val="24"/>
        </w:rPr>
        <w:t xml:space="preserve"> %.</w:t>
      </w:r>
    </w:p>
    <w:p w:rsidR="001F70AA" w:rsidRDefault="001F70AA" w:rsidP="003C7A02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0AA" w:rsidRPr="0024720B" w:rsidRDefault="001F70AA" w:rsidP="003C7A02">
      <w:pPr>
        <w:pStyle w:val="NoSpacing"/>
        <w:ind w:firstLine="709"/>
        <w:jc w:val="center"/>
        <w:rPr>
          <w:rFonts w:ascii="Arial" w:hAnsi="Arial" w:cs="Arial"/>
          <w:b/>
          <w:bCs/>
          <w:sz w:val="30"/>
          <w:szCs w:val="30"/>
        </w:rPr>
      </w:pPr>
      <w:r w:rsidRPr="0024720B">
        <w:rPr>
          <w:rFonts w:ascii="Arial" w:hAnsi="Arial" w:cs="Arial"/>
          <w:b/>
          <w:bCs/>
          <w:sz w:val="30"/>
          <w:szCs w:val="30"/>
        </w:rPr>
        <w:t>VII. Контроль за ходом реализации Программы</w:t>
      </w:r>
    </w:p>
    <w:p w:rsidR="001F70AA" w:rsidRDefault="001F70AA" w:rsidP="003C7A02">
      <w:pPr>
        <w:pStyle w:val="NoSpacing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F70AA" w:rsidRPr="0024720B" w:rsidRDefault="001F70AA" w:rsidP="003C7A02">
      <w:pPr>
        <w:tabs>
          <w:tab w:val="left" w:pos="9540"/>
        </w:tabs>
        <w:ind w:left="-108" w:firstLine="709"/>
        <w:jc w:val="both"/>
        <w:rPr>
          <w:rFonts w:ascii="Arial" w:hAnsi="Arial" w:cs="Arial"/>
        </w:rPr>
      </w:pPr>
      <w:r w:rsidRPr="0024720B">
        <w:rPr>
          <w:rFonts w:ascii="Arial" w:hAnsi="Arial" w:cs="Arial"/>
        </w:rPr>
        <w:t xml:space="preserve">Контроль за исполнением Программы осуществляет Администрация </w:t>
      </w:r>
      <w:r>
        <w:rPr>
          <w:rFonts w:ascii="Arial" w:hAnsi="Arial" w:cs="Arial"/>
        </w:rPr>
        <w:t>Новопершинского</w:t>
      </w:r>
      <w:r w:rsidRPr="0024720B">
        <w:rPr>
          <w:rFonts w:ascii="Arial" w:hAnsi="Arial" w:cs="Arial"/>
        </w:rPr>
        <w:t xml:space="preserve"> сельсовета Дмитриевского района Курской области.</w:t>
      </w:r>
    </w:p>
    <w:p w:rsidR="001F70AA" w:rsidRPr="0024720B" w:rsidRDefault="001F70AA" w:rsidP="00C63A02">
      <w:pPr>
        <w:jc w:val="both"/>
        <w:rPr>
          <w:rFonts w:ascii="Arial" w:hAnsi="Arial" w:cs="Arial"/>
        </w:rPr>
      </w:pPr>
      <w:r w:rsidRPr="0024720B">
        <w:rPr>
          <w:rFonts w:ascii="Arial" w:hAnsi="Arial" w:cs="Arial"/>
        </w:rPr>
        <w:t xml:space="preserve">        Исполнители   мероприятий   Программы   несут   ответственность  за  их качество и своевременное выполнение, рациональное использование финансовых средств и ресурсов, выделяемых на реализацию Программы.</w:t>
      </w:r>
    </w:p>
    <w:p w:rsidR="001F70AA" w:rsidRDefault="001F70AA" w:rsidP="00C63A02">
      <w:pPr>
        <w:jc w:val="both"/>
        <w:rPr>
          <w:sz w:val="28"/>
          <w:szCs w:val="28"/>
        </w:rPr>
      </w:pPr>
    </w:p>
    <w:p w:rsidR="001F70AA" w:rsidRDefault="001F70AA" w:rsidP="00C63A02">
      <w:pPr>
        <w:jc w:val="both"/>
        <w:rPr>
          <w:sz w:val="28"/>
          <w:szCs w:val="28"/>
        </w:rPr>
      </w:pPr>
    </w:p>
    <w:p w:rsidR="001F70AA" w:rsidRDefault="001F70AA" w:rsidP="000B4330">
      <w:pPr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FD6F30">
        <w:rPr>
          <w:rFonts w:ascii="Arial" w:hAnsi="Arial" w:cs="Arial"/>
          <w:b/>
          <w:bCs/>
          <w:color w:val="000000"/>
          <w:sz w:val="32"/>
          <w:szCs w:val="32"/>
        </w:rPr>
        <w:t xml:space="preserve">Паспорт </w:t>
      </w:r>
    </w:p>
    <w:p w:rsidR="001F70AA" w:rsidRDefault="001F70AA" w:rsidP="000B4330">
      <w:pPr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п</w:t>
      </w:r>
      <w:r w:rsidRPr="00FD6F30">
        <w:rPr>
          <w:rFonts w:ascii="Arial" w:hAnsi="Arial" w:cs="Arial"/>
          <w:b/>
          <w:bCs/>
          <w:color w:val="000000"/>
          <w:sz w:val="32"/>
          <w:szCs w:val="32"/>
        </w:rPr>
        <w:t>одпрограммы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FD6F30">
        <w:rPr>
          <w:rFonts w:ascii="Arial" w:hAnsi="Arial" w:cs="Arial"/>
          <w:b/>
          <w:bCs/>
          <w:color w:val="000000"/>
          <w:sz w:val="32"/>
          <w:szCs w:val="32"/>
        </w:rPr>
        <w:t>«Искусство в муниципальном образовании «</w:t>
      </w:r>
      <w:r>
        <w:rPr>
          <w:rFonts w:ascii="Arial" w:hAnsi="Arial" w:cs="Arial"/>
          <w:b/>
          <w:bCs/>
          <w:color w:val="000000"/>
          <w:sz w:val="32"/>
          <w:szCs w:val="32"/>
        </w:rPr>
        <w:t>Новопершинский</w:t>
      </w:r>
      <w:r w:rsidRPr="00FD6F30">
        <w:rPr>
          <w:rFonts w:ascii="Arial" w:hAnsi="Arial" w:cs="Arial"/>
          <w:b/>
          <w:bCs/>
          <w:color w:val="000000"/>
          <w:sz w:val="32"/>
          <w:szCs w:val="32"/>
        </w:rPr>
        <w:t xml:space="preserve"> сельсовет» Дмитриевского района Курской области </w:t>
      </w:r>
    </w:p>
    <w:p w:rsidR="001F70AA" w:rsidRPr="00FD6F30" w:rsidRDefault="001F70AA" w:rsidP="000B4330">
      <w:pPr>
        <w:jc w:val="center"/>
        <w:rPr>
          <w:rFonts w:ascii="Arial" w:hAnsi="Arial" w:cs="Arial"/>
          <w:color w:val="000000"/>
          <w:sz w:val="32"/>
          <w:szCs w:val="32"/>
        </w:rPr>
      </w:pPr>
      <w:r w:rsidRPr="00FD6F30">
        <w:rPr>
          <w:rFonts w:ascii="Arial" w:hAnsi="Arial" w:cs="Arial"/>
          <w:b/>
          <w:bCs/>
          <w:color w:val="000000"/>
          <w:sz w:val="32"/>
          <w:szCs w:val="32"/>
        </w:rPr>
        <w:t>на 2019-2021 годы»</w:t>
      </w:r>
    </w:p>
    <w:p w:rsidR="001F70AA" w:rsidRDefault="001F70AA" w:rsidP="000B4330">
      <w:pPr>
        <w:rPr>
          <w:color w:val="000000"/>
          <w:sz w:val="28"/>
          <w:szCs w:val="28"/>
        </w:rPr>
      </w:pPr>
    </w:p>
    <w:tbl>
      <w:tblPr>
        <w:tblW w:w="4779" w:type="pct"/>
        <w:tblInd w:w="-106" w:type="dxa"/>
        <w:tblLook w:val="00A0"/>
      </w:tblPr>
      <w:tblGrid>
        <w:gridCol w:w="5"/>
        <w:gridCol w:w="2849"/>
        <w:gridCol w:w="6077"/>
      </w:tblGrid>
      <w:tr w:rsidR="001F70AA" w:rsidRPr="0024720B">
        <w:trPr>
          <w:trHeight w:val="70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>Наименование Подпрограммы</w:t>
            </w:r>
          </w:p>
        </w:tc>
        <w:tc>
          <w:tcPr>
            <w:tcW w:w="3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«</w:t>
            </w:r>
            <w:r w:rsidRPr="0024720B">
              <w:rPr>
                <w:rFonts w:ascii="Arial" w:hAnsi="Arial" w:cs="Arial"/>
                <w:color w:val="000000"/>
              </w:rPr>
              <w:t>Искусство в муниципальном образовании «</w:t>
            </w:r>
            <w:r>
              <w:rPr>
                <w:rFonts w:ascii="Arial" w:hAnsi="Arial" w:cs="Arial"/>
                <w:color w:val="000000"/>
              </w:rPr>
              <w:t>Новопершинский</w:t>
            </w:r>
            <w:r w:rsidRPr="0024720B">
              <w:rPr>
                <w:rFonts w:ascii="Arial" w:hAnsi="Arial" w:cs="Arial"/>
                <w:color w:val="000000"/>
              </w:rPr>
              <w:t xml:space="preserve"> сельсовет» Дмитриевского района Курской области на 2019-2021 годы</w:t>
            </w:r>
            <w:r>
              <w:rPr>
                <w:rFonts w:ascii="Arial" w:hAnsi="Arial" w:cs="Arial"/>
                <w:color w:val="000000"/>
              </w:rPr>
              <w:t>»</w:t>
            </w:r>
            <w:r w:rsidRPr="0024720B">
              <w:rPr>
                <w:rFonts w:ascii="Arial" w:hAnsi="Arial" w:cs="Arial"/>
                <w:color w:val="000000"/>
              </w:rPr>
              <w:t xml:space="preserve"> </w:t>
            </w:r>
          </w:p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>(далее - Подпрограмма)</w:t>
            </w:r>
          </w:p>
        </w:tc>
      </w:tr>
      <w:tr w:rsidR="001F70AA" w:rsidRPr="0024720B">
        <w:trPr>
          <w:trHeight w:val="767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>Цель подпрограммы</w:t>
            </w:r>
          </w:p>
        </w:tc>
        <w:tc>
          <w:tcPr>
            <w:tcW w:w="3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>Обеспечение прав граждан на участие в культурной жизни, реализация творческого потенциала населения</w:t>
            </w:r>
          </w:p>
        </w:tc>
      </w:tr>
      <w:tr w:rsidR="001F70AA" w:rsidRPr="0024720B">
        <w:trPr>
          <w:trHeight w:val="299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>Задачи подпрограммы</w:t>
            </w:r>
          </w:p>
        </w:tc>
        <w:tc>
          <w:tcPr>
            <w:tcW w:w="3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 xml:space="preserve"> - Повышение доступности и качества услуг в культурно-досуговой сфере и поддержка традиционной народной культуры;</w:t>
            </w:r>
          </w:p>
          <w:p w:rsidR="001F70AA" w:rsidRPr="0024720B" w:rsidRDefault="001F70AA" w:rsidP="00FD6F30">
            <w:pPr>
              <w:jc w:val="both"/>
              <w:rPr>
                <w:rFonts w:ascii="Arial" w:hAnsi="Arial" w:cs="Arial"/>
                <w:lang w:eastAsia="en-US"/>
              </w:rPr>
            </w:pPr>
            <w:r w:rsidRPr="0024720B">
              <w:rPr>
                <w:rFonts w:ascii="Arial" w:hAnsi="Arial" w:cs="Arial"/>
                <w:color w:val="000000"/>
              </w:rPr>
              <w:t xml:space="preserve"> -  </w:t>
            </w:r>
            <w:r w:rsidRPr="0024720B">
              <w:rPr>
                <w:rFonts w:ascii="Arial" w:hAnsi="Arial" w:cs="Arial"/>
              </w:rPr>
              <w:t>Укрепление материально-технической базы.</w:t>
            </w:r>
          </w:p>
        </w:tc>
      </w:tr>
      <w:tr w:rsidR="001F70AA" w:rsidRPr="0024720B">
        <w:trPr>
          <w:trHeight w:val="897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>Важнейшие целевые показатели (индикаторы) подпрограммы</w:t>
            </w:r>
          </w:p>
        </w:tc>
        <w:tc>
          <w:tcPr>
            <w:tcW w:w="3404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>- Прирост количества посещений культурно-досуговых мероприятий  по сравнению с предыдущим годом</w:t>
            </w:r>
          </w:p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 xml:space="preserve"> - Прирост числа детей, привлекаемых к участию в творческих мероприятиях </w:t>
            </w:r>
          </w:p>
        </w:tc>
      </w:tr>
      <w:tr w:rsidR="001F70AA" w:rsidRPr="0024720B">
        <w:trPr>
          <w:gridBefore w:val="1"/>
          <w:trHeight w:val="630"/>
        </w:trPr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>Заказчик подпрограммы</w:t>
            </w:r>
          </w:p>
        </w:tc>
        <w:tc>
          <w:tcPr>
            <w:tcW w:w="340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</w:rPr>
              <w:t>Новопершинского</w:t>
            </w:r>
            <w:r w:rsidRPr="0024720B">
              <w:rPr>
                <w:rFonts w:ascii="Arial" w:hAnsi="Arial" w:cs="Arial"/>
                <w:color w:val="000000"/>
              </w:rPr>
              <w:t xml:space="preserve"> сельсовета Дмитриевского района</w:t>
            </w:r>
          </w:p>
        </w:tc>
      </w:tr>
      <w:tr w:rsidR="001F70AA" w:rsidRPr="0024720B">
        <w:trPr>
          <w:gridBefore w:val="1"/>
          <w:trHeight w:val="630"/>
        </w:trPr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>Заказчик – координатор программы</w:t>
            </w:r>
          </w:p>
        </w:tc>
        <w:tc>
          <w:tcPr>
            <w:tcW w:w="340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</w:rPr>
              <w:t>Новопершинского</w:t>
            </w:r>
            <w:r w:rsidRPr="0024720B">
              <w:rPr>
                <w:rFonts w:ascii="Arial" w:hAnsi="Arial" w:cs="Arial"/>
                <w:color w:val="000000"/>
              </w:rPr>
              <w:t xml:space="preserve"> сельсовета Дмитриевского района</w:t>
            </w:r>
          </w:p>
        </w:tc>
      </w:tr>
      <w:tr w:rsidR="001F70AA" w:rsidRPr="0024720B">
        <w:trPr>
          <w:gridBefore w:val="1"/>
          <w:trHeight w:val="630"/>
        </w:trPr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>Сроки и этапы реализации подпрограммы</w:t>
            </w:r>
          </w:p>
        </w:tc>
        <w:tc>
          <w:tcPr>
            <w:tcW w:w="3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70AA" w:rsidRPr="0024720B" w:rsidRDefault="001F70AA" w:rsidP="00FD6F3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 xml:space="preserve">2019-2021 годы                                                                                         </w:t>
            </w:r>
          </w:p>
        </w:tc>
      </w:tr>
      <w:tr w:rsidR="001F70AA" w:rsidRPr="0024720B">
        <w:trPr>
          <w:gridBefore w:val="1"/>
          <w:trHeight w:val="954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AA" w:rsidRPr="0024720B" w:rsidRDefault="001F70AA" w:rsidP="00FD6F30">
            <w:pPr>
              <w:jc w:val="both"/>
              <w:rPr>
                <w:rFonts w:ascii="Arial" w:hAnsi="Arial" w:cs="Arial"/>
                <w:lang w:eastAsia="en-US"/>
              </w:rPr>
            </w:pPr>
            <w:r w:rsidRPr="0024720B">
              <w:rPr>
                <w:rFonts w:ascii="Arial" w:hAnsi="Arial" w:cs="Arial"/>
                <w:color w:val="000000"/>
              </w:rPr>
              <w:t>Финансовое обеспечение подпрограммы</w:t>
            </w:r>
          </w:p>
        </w:tc>
        <w:tc>
          <w:tcPr>
            <w:tcW w:w="3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AA" w:rsidRPr="0024720B" w:rsidRDefault="001F70AA" w:rsidP="00FD6F3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720B">
              <w:rPr>
                <w:rFonts w:ascii="Arial" w:hAnsi="Arial" w:cs="Arial"/>
                <w:color w:val="000000"/>
                <w:sz w:val="24"/>
                <w:szCs w:val="24"/>
              </w:rPr>
              <w:t>Финансирование подпрограммы осуществляется за счет средств бюджета муниципального образования,  составляет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- 5 475 000 руб. в том числе</w:t>
            </w:r>
            <w:r w:rsidRPr="0024720B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1F70AA" w:rsidRPr="0024720B" w:rsidRDefault="001F70AA" w:rsidP="00FD6F3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720B">
              <w:rPr>
                <w:rFonts w:ascii="Arial" w:hAnsi="Arial" w:cs="Arial"/>
                <w:sz w:val="24"/>
                <w:szCs w:val="24"/>
              </w:rPr>
              <w:t>2019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 – 1 925 000</w:t>
            </w:r>
            <w:r w:rsidRPr="0024720B">
              <w:rPr>
                <w:rFonts w:ascii="Arial" w:hAnsi="Arial" w:cs="Arial"/>
                <w:sz w:val="24"/>
                <w:szCs w:val="24"/>
              </w:rPr>
              <w:t xml:space="preserve">руб.; </w:t>
            </w:r>
          </w:p>
          <w:p w:rsidR="001F70AA" w:rsidRPr="0024720B" w:rsidRDefault="001F70AA" w:rsidP="00FD6F3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720B">
              <w:rPr>
                <w:rFonts w:ascii="Arial" w:hAnsi="Arial" w:cs="Arial"/>
                <w:sz w:val="24"/>
                <w:szCs w:val="24"/>
              </w:rPr>
              <w:t>2020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 – 1 775 000</w:t>
            </w:r>
            <w:r w:rsidRPr="0024720B">
              <w:rPr>
                <w:rFonts w:ascii="Arial" w:hAnsi="Arial" w:cs="Arial"/>
                <w:sz w:val="24"/>
                <w:szCs w:val="24"/>
              </w:rPr>
              <w:t xml:space="preserve">руб.; </w:t>
            </w:r>
          </w:p>
          <w:p w:rsidR="001F70AA" w:rsidRPr="0024720B" w:rsidRDefault="001F70AA" w:rsidP="00FD6F3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720B">
              <w:rPr>
                <w:rFonts w:ascii="Arial" w:hAnsi="Arial" w:cs="Arial"/>
                <w:sz w:val="24"/>
                <w:szCs w:val="24"/>
              </w:rPr>
              <w:t>2021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 – 1 775 000</w:t>
            </w:r>
            <w:r w:rsidRPr="0024720B">
              <w:rPr>
                <w:rFonts w:ascii="Arial" w:hAnsi="Arial" w:cs="Arial"/>
                <w:sz w:val="24"/>
                <w:szCs w:val="24"/>
              </w:rPr>
              <w:t xml:space="preserve"> руб. </w:t>
            </w:r>
            <w:r w:rsidRPr="0024720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F70AA" w:rsidRPr="0024720B">
        <w:trPr>
          <w:gridBefore w:val="1"/>
          <w:trHeight w:val="700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0AA" w:rsidRPr="0024720B" w:rsidRDefault="001F70AA" w:rsidP="00C67F10">
            <w:pPr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>Ожидаемые конечные результаты реализации подпрограммы</w:t>
            </w:r>
          </w:p>
        </w:tc>
        <w:tc>
          <w:tcPr>
            <w:tcW w:w="3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0AA" w:rsidRPr="0024720B" w:rsidRDefault="001F70AA" w:rsidP="00FD6F30">
            <w:pPr>
              <w:ind w:right="76"/>
              <w:jc w:val="both"/>
              <w:rPr>
                <w:rFonts w:ascii="Arial" w:hAnsi="Arial" w:cs="Arial"/>
                <w:color w:val="000000"/>
              </w:rPr>
            </w:pPr>
            <w:r w:rsidRPr="0024720B">
              <w:rPr>
                <w:rFonts w:ascii="Arial" w:hAnsi="Arial" w:cs="Arial"/>
                <w:color w:val="000000"/>
              </w:rPr>
              <w:t>В 2019-2021 годах планируется обеспечить увеличение количества посещений культурно - досуговых мероприятий на 2 % .</w:t>
            </w:r>
          </w:p>
          <w:p w:rsidR="001F70AA" w:rsidRPr="0024720B" w:rsidRDefault="001F70AA" w:rsidP="00FD6F30">
            <w:pPr>
              <w:ind w:right="-43" w:firstLine="708"/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p w:rsidR="001F70AA" w:rsidRDefault="001F70AA" w:rsidP="0024720B">
      <w:pPr>
        <w:rPr>
          <w:b/>
          <w:bCs/>
          <w:sz w:val="28"/>
          <w:szCs w:val="28"/>
        </w:rPr>
      </w:pPr>
    </w:p>
    <w:p w:rsidR="001F70AA" w:rsidRPr="00FD6F30" w:rsidRDefault="001F70AA" w:rsidP="0024720B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FD6F30">
        <w:rPr>
          <w:rFonts w:ascii="Arial" w:hAnsi="Arial" w:cs="Arial"/>
          <w:b/>
          <w:bCs/>
          <w:sz w:val="30"/>
          <w:szCs w:val="30"/>
        </w:rPr>
        <w:t>1. Характеристика проблемы, на решение которой направлена</w:t>
      </w:r>
      <w:r>
        <w:rPr>
          <w:rFonts w:ascii="Arial" w:hAnsi="Arial" w:cs="Arial"/>
          <w:b/>
          <w:bCs/>
          <w:sz w:val="30"/>
          <w:szCs w:val="30"/>
        </w:rPr>
        <w:t xml:space="preserve"> </w:t>
      </w:r>
      <w:r w:rsidRPr="00FD6F30">
        <w:rPr>
          <w:rFonts w:ascii="Arial" w:hAnsi="Arial" w:cs="Arial"/>
          <w:b/>
          <w:bCs/>
          <w:sz w:val="30"/>
          <w:szCs w:val="30"/>
        </w:rPr>
        <w:t>муниципальная подпрограмма</w:t>
      </w:r>
    </w:p>
    <w:p w:rsidR="001F70AA" w:rsidRPr="0024720B" w:rsidRDefault="001F70AA" w:rsidP="0024720B">
      <w:pPr>
        <w:jc w:val="center"/>
        <w:rPr>
          <w:sz w:val="30"/>
          <w:szCs w:val="30"/>
        </w:rPr>
      </w:pPr>
    </w:p>
    <w:p w:rsidR="001F70AA" w:rsidRPr="0024720B" w:rsidRDefault="001F70AA" w:rsidP="000B433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4720B">
        <w:rPr>
          <w:rFonts w:ascii="Arial" w:hAnsi="Arial" w:cs="Arial"/>
        </w:rPr>
        <w:t xml:space="preserve">Культура играет основополагающую роль в развитии и самореализации личности. В соответствии с Основами законодательства Российской Федерации о культуре, каждый человек имеет право на все виды творческой деятельности в соответствии со своими интересами и способностями. </w:t>
      </w:r>
    </w:p>
    <w:p w:rsidR="001F70AA" w:rsidRPr="0024720B" w:rsidRDefault="001F70AA" w:rsidP="000B4330">
      <w:pPr>
        <w:pStyle w:val="ConsPlusNormal"/>
        <w:widowControl/>
        <w:ind w:firstLine="708"/>
        <w:jc w:val="both"/>
        <w:rPr>
          <w:kern w:val="3"/>
          <w:sz w:val="24"/>
          <w:szCs w:val="24"/>
          <w:lang w:eastAsia="zh-CN"/>
        </w:rPr>
      </w:pPr>
      <w:r w:rsidRPr="0024720B">
        <w:rPr>
          <w:sz w:val="24"/>
          <w:szCs w:val="24"/>
        </w:rPr>
        <w:t xml:space="preserve">Деятельность по обеспечению прав граждан в этом направлении осуществляется путем сохранения лучших традиций народной культуры, создания условий для обеспечения возможности участия граждан в культурной жизни и пользования учреждениями культуры. </w:t>
      </w:r>
      <w:r w:rsidRPr="0024720B">
        <w:rPr>
          <w:kern w:val="3"/>
          <w:sz w:val="24"/>
          <w:szCs w:val="24"/>
          <w:lang w:eastAsia="zh-CN"/>
        </w:rPr>
        <w:t xml:space="preserve">Важную роль в удовлетворении и развитии культурных потребностей жителей </w:t>
      </w:r>
      <w:r>
        <w:rPr>
          <w:kern w:val="3"/>
          <w:sz w:val="24"/>
          <w:szCs w:val="24"/>
          <w:lang w:eastAsia="zh-CN"/>
        </w:rPr>
        <w:t>Новопершинского</w:t>
      </w:r>
      <w:r w:rsidRPr="0024720B">
        <w:rPr>
          <w:kern w:val="3"/>
          <w:sz w:val="24"/>
          <w:szCs w:val="24"/>
          <w:lang w:eastAsia="zh-CN"/>
        </w:rPr>
        <w:t xml:space="preserve"> сельсовета, создании условий для любительского творчества, самореализации, выявления и раскрытия способностей граждан в рамках организации досуга выполняет учреждение культурно-досугового типа МКУК «</w:t>
      </w:r>
      <w:r>
        <w:rPr>
          <w:kern w:val="3"/>
          <w:sz w:val="24"/>
          <w:szCs w:val="24"/>
          <w:lang w:eastAsia="zh-CN"/>
        </w:rPr>
        <w:t>Новопершинский</w:t>
      </w:r>
      <w:r w:rsidRPr="0024720B">
        <w:rPr>
          <w:kern w:val="3"/>
          <w:sz w:val="24"/>
          <w:szCs w:val="24"/>
          <w:lang w:eastAsia="zh-CN"/>
        </w:rPr>
        <w:t xml:space="preserve"> ЦСДК». </w:t>
      </w:r>
    </w:p>
    <w:p w:rsidR="001F70AA" w:rsidRPr="0024720B" w:rsidRDefault="001F70AA" w:rsidP="000B4330">
      <w:pPr>
        <w:ind w:firstLine="708"/>
        <w:jc w:val="both"/>
        <w:rPr>
          <w:rFonts w:ascii="Arial" w:hAnsi="Arial" w:cs="Arial"/>
          <w:lang w:eastAsia="en-US"/>
        </w:rPr>
      </w:pPr>
      <w:r w:rsidRPr="0024720B">
        <w:rPr>
          <w:rFonts w:ascii="Arial" w:hAnsi="Arial" w:cs="Arial"/>
        </w:rPr>
        <w:t>МКУК «</w:t>
      </w:r>
      <w:r>
        <w:rPr>
          <w:rFonts w:ascii="Arial" w:hAnsi="Arial" w:cs="Arial"/>
        </w:rPr>
        <w:t>Новопершинский</w:t>
      </w:r>
      <w:r w:rsidRPr="0024720B">
        <w:rPr>
          <w:rFonts w:ascii="Arial" w:hAnsi="Arial" w:cs="Arial"/>
        </w:rPr>
        <w:t xml:space="preserve"> ЦСДК» изначально был создан для выполнения социально-значимых функций:</w:t>
      </w:r>
    </w:p>
    <w:p w:rsidR="001F70AA" w:rsidRPr="0024720B" w:rsidRDefault="001F70AA" w:rsidP="000B4330">
      <w:pPr>
        <w:ind w:firstLine="708"/>
        <w:jc w:val="both"/>
        <w:rPr>
          <w:rFonts w:ascii="Arial" w:hAnsi="Arial" w:cs="Arial"/>
        </w:rPr>
      </w:pPr>
      <w:r w:rsidRPr="0024720B">
        <w:rPr>
          <w:rFonts w:ascii="Arial" w:hAnsi="Arial" w:cs="Arial"/>
        </w:rPr>
        <w:t>- обеспечение досуга населения;</w:t>
      </w:r>
    </w:p>
    <w:p w:rsidR="001F70AA" w:rsidRPr="0024720B" w:rsidRDefault="001F70AA" w:rsidP="000B4330">
      <w:pPr>
        <w:ind w:firstLine="708"/>
        <w:jc w:val="both"/>
        <w:rPr>
          <w:rFonts w:ascii="Arial" w:hAnsi="Arial" w:cs="Arial"/>
        </w:rPr>
      </w:pPr>
      <w:r w:rsidRPr="0024720B">
        <w:rPr>
          <w:rFonts w:ascii="Arial" w:hAnsi="Arial" w:cs="Arial"/>
        </w:rPr>
        <w:t>- обеспечение условий развития народного творчества и самодеятельного искусства:</w:t>
      </w:r>
    </w:p>
    <w:p w:rsidR="001F70AA" w:rsidRPr="0024720B" w:rsidRDefault="001F70AA" w:rsidP="000B4330">
      <w:pPr>
        <w:ind w:firstLine="708"/>
        <w:jc w:val="both"/>
        <w:rPr>
          <w:rFonts w:ascii="Arial" w:hAnsi="Arial" w:cs="Arial"/>
        </w:rPr>
      </w:pPr>
      <w:r w:rsidRPr="0024720B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24720B">
        <w:rPr>
          <w:rFonts w:ascii="Arial" w:hAnsi="Arial" w:cs="Arial"/>
        </w:rPr>
        <w:t>обеспечение условий для социально культурных инициатив населения муниципального образования;</w:t>
      </w:r>
    </w:p>
    <w:p w:rsidR="001F70AA" w:rsidRPr="0024720B" w:rsidRDefault="001F70AA" w:rsidP="000B4330">
      <w:pPr>
        <w:ind w:firstLine="708"/>
        <w:jc w:val="both"/>
        <w:rPr>
          <w:rFonts w:ascii="Arial" w:hAnsi="Arial" w:cs="Arial"/>
        </w:rPr>
      </w:pPr>
      <w:r w:rsidRPr="0024720B">
        <w:rPr>
          <w:rFonts w:ascii="Arial" w:hAnsi="Arial" w:cs="Arial"/>
        </w:rPr>
        <w:t>- патриотическое воспитание.</w:t>
      </w:r>
    </w:p>
    <w:p w:rsidR="001F70AA" w:rsidRPr="0024720B" w:rsidRDefault="001F70AA" w:rsidP="000B4330">
      <w:pPr>
        <w:ind w:firstLine="540"/>
        <w:jc w:val="both"/>
        <w:rPr>
          <w:rFonts w:ascii="Arial" w:hAnsi="Arial" w:cs="Arial"/>
          <w:kern w:val="3"/>
          <w:lang w:eastAsia="zh-CN"/>
        </w:rPr>
      </w:pPr>
      <w:r w:rsidRPr="0024720B">
        <w:rPr>
          <w:rFonts w:ascii="Arial" w:hAnsi="Arial" w:cs="Arial"/>
        </w:rPr>
        <w:t>Наша задача состоит в создании условий для его деятельности и развития.</w:t>
      </w:r>
      <w:r w:rsidRPr="0024720B">
        <w:rPr>
          <w:rFonts w:ascii="Arial" w:hAnsi="Arial" w:cs="Arial"/>
          <w:kern w:val="3"/>
          <w:lang w:eastAsia="zh-CN"/>
        </w:rPr>
        <w:t xml:space="preserve"> </w:t>
      </w:r>
    </w:p>
    <w:p w:rsidR="001F70AA" w:rsidRPr="0024720B" w:rsidRDefault="001F70AA" w:rsidP="000B4330">
      <w:pPr>
        <w:ind w:firstLine="540"/>
        <w:jc w:val="both"/>
        <w:rPr>
          <w:rFonts w:ascii="Arial" w:hAnsi="Arial" w:cs="Arial"/>
          <w:lang w:eastAsia="en-US"/>
        </w:rPr>
      </w:pPr>
      <w:r w:rsidRPr="0024720B">
        <w:rPr>
          <w:rFonts w:ascii="Arial" w:hAnsi="Arial" w:cs="Arial"/>
          <w:kern w:val="3"/>
          <w:lang w:eastAsia="zh-CN"/>
        </w:rPr>
        <w:t xml:space="preserve">Отсутствие должной материально-технической базы затрудняет полноценную хозяйственно-экономическую деятельность учреждения. </w:t>
      </w:r>
    </w:p>
    <w:p w:rsidR="001F70AA" w:rsidRPr="0024720B" w:rsidRDefault="001F70AA" w:rsidP="000B4330">
      <w:pPr>
        <w:ind w:firstLine="540"/>
        <w:jc w:val="both"/>
        <w:rPr>
          <w:rFonts w:ascii="Arial" w:hAnsi="Arial" w:cs="Arial"/>
        </w:rPr>
      </w:pPr>
      <w:r w:rsidRPr="0024720B">
        <w:rPr>
          <w:rFonts w:ascii="Arial" w:hAnsi="Arial" w:cs="Arial"/>
        </w:rPr>
        <w:t>Все вышеперечисленные проблемы послужили основанием для разработки муниципальной подпрограммы «Искусство».</w:t>
      </w:r>
    </w:p>
    <w:p w:rsidR="001F70AA" w:rsidRDefault="001F70AA" w:rsidP="000B4330">
      <w:pPr>
        <w:jc w:val="both"/>
        <w:rPr>
          <w:kern w:val="3"/>
          <w:sz w:val="28"/>
          <w:szCs w:val="28"/>
          <w:lang w:eastAsia="zh-CN"/>
        </w:rPr>
      </w:pPr>
    </w:p>
    <w:p w:rsidR="001F70AA" w:rsidRPr="0024720B" w:rsidRDefault="001F70AA" w:rsidP="00FD6F30">
      <w:pPr>
        <w:jc w:val="center"/>
        <w:rPr>
          <w:rFonts w:ascii="Arial" w:hAnsi="Arial" w:cs="Arial"/>
          <w:b/>
          <w:bCs/>
          <w:sz w:val="30"/>
          <w:szCs w:val="30"/>
          <w:lang w:eastAsia="en-US"/>
        </w:rPr>
      </w:pPr>
      <w:r>
        <w:rPr>
          <w:rFonts w:ascii="Arial" w:hAnsi="Arial" w:cs="Arial"/>
          <w:b/>
          <w:bCs/>
          <w:sz w:val="30"/>
          <w:szCs w:val="30"/>
        </w:rPr>
        <w:t xml:space="preserve">2. </w:t>
      </w:r>
      <w:r w:rsidRPr="0024720B">
        <w:rPr>
          <w:rFonts w:ascii="Arial" w:hAnsi="Arial" w:cs="Arial"/>
          <w:b/>
          <w:bCs/>
          <w:sz w:val="30"/>
          <w:szCs w:val="30"/>
        </w:rPr>
        <w:t>Основные цели и задачи подпрограммы, целевые показатели (индикаторы) реализации подпрограммы</w:t>
      </w:r>
    </w:p>
    <w:p w:rsidR="001F70AA" w:rsidRDefault="001F70AA" w:rsidP="000B4330">
      <w:pPr>
        <w:pStyle w:val="ConsPlusNormal"/>
        <w:widowControl/>
        <w:ind w:right="-172"/>
        <w:jc w:val="both"/>
        <w:rPr>
          <w:rFonts w:ascii="Times New Roman" w:hAnsi="Times New Roman" w:cs="Times New Roman"/>
          <w:sz w:val="28"/>
          <w:szCs w:val="28"/>
        </w:rPr>
      </w:pPr>
    </w:p>
    <w:p w:rsidR="001F70AA" w:rsidRPr="00D71D01" w:rsidRDefault="001F70AA" w:rsidP="00FD6F30">
      <w:pPr>
        <w:keepNext/>
        <w:keepLines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D71D01"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</w:rPr>
        <w:t>«</w:t>
      </w:r>
      <w:r w:rsidRPr="00D71D01">
        <w:rPr>
          <w:rFonts w:ascii="Arial" w:hAnsi="Arial" w:cs="Arial"/>
        </w:rPr>
        <w:t>Искусство</w:t>
      </w:r>
      <w:r>
        <w:rPr>
          <w:rFonts w:ascii="Arial" w:hAnsi="Arial" w:cs="Arial"/>
        </w:rPr>
        <w:t>»</w:t>
      </w:r>
      <w:r w:rsidRPr="00D71D01">
        <w:rPr>
          <w:rFonts w:ascii="Arial" w:hAnsi="Arial" w:cs="Arial"/>
        </w:rPr>
        <w:t xml:space="preserve"> направлена на решение  следующих задач: </w:t>
      </w:r>
    </w:p>
    <w:p w:rsidR="001F70AA" w:rsidRPr="00D71D01" w:rsidRDefault="001F70AA" w:rsidP="00FD6F30">
      <w:pPr>
        <w:keepNext/>
        <w:keepLines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D71D01">
        <w:rPr>
          <w:rFonts w:ascii="Arial" w:hAnsi="Arial" w:cs="Arial"/>
        </w:rPr>
        <w:t>-  обеспечение прав граждан на участие в культурной жизни поселения;</w:t>
      </w:r>
    </w:p>
    <w:p w:rsidR="001F70AA" w:rsidRPr="00D71D01" w:rsidRDefault="001F70AA" w:rsidP="00FD6F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D71D01">
        <w:rPr>
          <w:rFonts w:ascii="Arial" w:hAnsi="Arial" w:cs="Arial"/>
        </w:rPr>
        <w:t>-  повышение доступности, качества услуг в культурно-досуговой сфере;</w:t>
      </w:r>
    </w:p>
    <w:p w:rsidR="001F70AA" w:rsidRPr="00D71D01" w:rsidRDefault="001F70AA" w:rsidP="00FD6F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D71D01">
        <w:rPr>
          <w:rFonts w:ascii="Arial" w:hAnsi="Arial" w:cs="Arial"/>
        </w:rPr>
        <w:t>- укрепление материально-технической базы.</w:t>
      </w:r>
    </w:p>
    <w:p w:rsidR="001F70AA" w:rsidRPr="00D71D01" w:rsidRDefault="001F70AA" w:rsidP="00FD6F30">
      <w:pPr>
        <w:ind w:right="-1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D71D01">
        <w:rPr>
          <w:rFonts w:ascii="Arial" w:hAnsi="Arial" w:cs="Arial"/>
        </w:rPr>
        <w:t>Подпрограмма направлена на создание условий для обеспечения нового качества и повышение доступности услуг учреждений культурно-</w:t>
      </w:r>
      <w:r>
        <w:rPr>
          <w:rFonts w:ascii="Arial" w:hAnsi="Arial" w:cs="Arial"/>
        </w:rPr>
        <w:t xml:space="preserve"> </w:t>
      </w:r>
      <w:r w:rsidRPr="00D71D01">
        <w:rPr>
          <w:rFonts w:ascii="Arial" w:hAnsi="Arial" w:cs="Arial"/>
        </w:rPr>
        <w:t xml:space="preserve">досугового типа.   </w:t>
      </w:r>
    </w:p>
    <w:p w:rsidR="001F70AA" w:rsidRPr="00D71D01" w:rsidRDefault="001F70AA" w:rsidP="00FD6F30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ab/>
      </w:r>
      <w:r w:rsidRPr="00D71D01">
        <w:rPr>
          <w:rFonts w:ascii="Arial" w:hAnsi="Arial" w:cs="Arial"/>
        </w:rPr>
        <w:t>Показателями реализации подпрограммы являются:</w:t>
      </w:r>
    </w:p>
    <w:p w:rsidR="001F70AA" w:rsidRPr="00D71D01" w:rsidRDefault="001F70AA" w:rsidP="00FD6F30">
      <w:pPr>
        <w:pStyle w:val="Textbody"/>
        <w:autoSpaceDE w:val="0"/>
        <w:spacing w:after="0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</w:rPr>
        <w:tab/>
      </w:r>
      <w:r w:rsidRPr="00D71D01">
        <w:rPr>
          <w:rFonts w:ascii="Arial" w:hAnsi="Arial" w:cs="Arial"/>
          <w:color w:val="000000"/>
        </w:rPr>
        <w:t>- прирост количества посещений культурно-</w:t>
      </w:r>
      <w:r>
        <w:rPr>
          <w:rFonts w:ascii="Arial" w:hAnsi="Arial" w:cs="Arial"/>
          <w:color w:val="000000"/>
        </w:rPr>
        <w:t xml:space="preserve"> </w:t>
      </w:r>
      <w:r w:rsidRPr="00D71D01">
        <w:rPr>
          <w:rFonts w:ascii="Arial" w:hAnsi="Arial" w:cs="Arial"/>
          <w:color w:val="000000"/>
        </w:rPr>
        <w:t>досуговых мероприятий</w:t>
      </w:r>
      <w:r w:rsidRPr="00D71D01">
        <w:rPr>
          <w:rFonts w:ascii="Arial" w:hAnsi="Arial" w:cs="Arial"/>
        </w:rPr>
        <w:t>;</w:t>
      </w:r>
    </w:p>
    <w:p w:rsidR="001F70AA" w:rsidRPr="00D71D01" w:rsidRDefault="001F70AA" w:rsidP="00FD6F30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ab/>
      </w:r>
      <w:r w:rsidRPr="00D71D01">
        <w:rPr>
          <w:rFonts w:ascii="Arial" w:hAnsi="Arial" w:cs="Arial"/>
          <w:color w:val="000000"/>
        </w:rPr>
        <w:t>- прирост числа детей, привлекаемых к участию в творческих мероприятиях</w:t>
      </w:r>
      <w:r>
        <w:rPr>
          <w:rFonts w:ascii="Arial" w:hAnsi="Arial" w:cs="Arial"/>
        </w:rPr>
        <w:t>.</w:t>
      </w:r>
    </w:p>
    <w:p w:rsidR="001F70AA" w:rsidRPr="00D71D01" w:rsidRDefault="001F70AA" w:rsidP="00FD6F30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ab/>
      </w:r>
      <w:r w:rsidRPr="00D71D01">
        <w:rPr>
          <w:rFonts w:ascii="Arial" w:hAnsi="Arial" w:cs="Arial"/>
        </w:rPr>
        <w:t>Перечень показателей подпрограммы с расшифровкой плановых значений по годам её реализации приведен в приложении № 1 к настоящей Подпрограмме.</w:t>
      </w:r>
    </w:p>
    <w:p w:rsidR="001F70AA" w:rsidRDefault="001F70AA" w:rsidP="00D71D01">
      <w:pPr>
        <w:rPr>
          <w:sz w:val="28"/>
          <w:szCs w:val="28"/>
        </w:rPr>
      </w:pPr>
    </w:p>
    <w:p w:rsidR="001F70AA" w:rsidRPr="00D71D01" w:rsidRDefault="001F70AA" w:rsidP="00FD6F30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D71D01">
        <w:rPr>
          <w:rFonts w:ascii="Arial" w:hAnsi="Arial" w:cs="Arial"/>
          <w:b/>
          <w:bCs/>
          <w:sz w:val="30"/>
          <w:szCs w:val="30"/>
        </w:rPr>
        <w:t>3. Перечень основных мероприятий подпрограммы</w:t>
      </w:r>
    </w:p>
    <w:p w:rsidR="001F70AA" w:rsidRDefault="001F70AA" w:rsidP="000B4330">
      <w:pPr>
        <w:pStyle w:val="Standard"/>
        <w:autoSpaceDE w:val="0"/>
        <w:ind w:firstLine="708"/>
        <w:jc w:val="both"/>
        <w:rPr>
          <w:b/>
          <w:bCs/>
          <w:sz w:val="28"/>
          <w:szCs w:val="28"/>
        </w:rPr>
      </w:pPr>
    </w:p>
    <w:p w:rsidR="001F70AA" w:rsidRPr="00D71D01" w:rsidRDefault="001F70AA" w:rsidP="000B4330">
      <w:pPr>
        <w:pStyle w:val="Textbody"/>
        <w:spacing w:after="0"/>
        <w:ind w:firstLine="709"/>
        <w:jc w:val="both"/>
        <w:rPr>
          <w:rFonts w:ascii="Arial" w:hAnsi="Arial" w:cs="Arial"/>
        </w:rPr>
      </w:pPr>
      <w:r w:rsidRPr="00D71D01">
        <w:rPr>
          <w:rFonts w:ascii="Arial" w:hAnsi="Arial" w:cs="Arial"/>
        </w:rPr>
        <w:t>Основные мероприятия Подпрограммы направлены на поддержку и развитие традиционной народной культуры, повышение эффективности услуг МКУК «</w:t>
      </w:r>
      <w:r>
        <w:rPr>
          <w:rFonts w:ascii="Arial" w:hAnsi="Arial" w:cs="Arial"/>
        </w:rPr>
        <w:t>Новопершинский</w:t>
      </w:r>
      <w:r w:rsidRPr="00D71D01">
        <w:rPr>
          <w:rFonts w:ascii="Arial" w:hAnsi="Arial" w:cs="Arial"/>
        </w:rPr>
        <w:t xml:space="preserve"> ЦСДК» </w:t>
      </w:r>
      <w:r w:rsidRPr="00D71D01">
        <w:rPr>
          <w:rFonts w:ascii="Arial" w:hAnsi="Arial" w:cs="Arial"/>
          <w:lang w:eastAsia="ru-RU"/>
        </w:rPr>
        <w:t>развитие и укрепление его материально-технической базы</w:t>
      </w:r>
      <w:r w:rsidRPr="00D71D01">
        <w:rPr>
          <w:rFonts w:ascii="Arial" w:hAnsi="Arial" w:cs="Arial"/>
        </w:rPr>
        <w:t>, развитие кадрового ресурса.</w:t>
      </w:r>
    </w:p>
    <w:p w:rsidR="001F70AA" w:rsidRPr="00D71D01" w:rsidRDefault="001F70AA" w:rsidP="00D71D01">
      <w:pPr>
        <w:pStyle w:val="Standard"/>
        <w:autoSpaceDE w:val="0"/>
        <w:jc w:val="both"/>
        <w:rPr>
          <w:rFonts w:ascii="Arial" w:hAnsi="Arial" w:cs="Arial"/>
        </w:rPr>
      </w:pPr>
    </w:p>
    <w:p w:rsidR="001F70AA" w:rsidRPr="00D71D01" w:rsidRDefault="001F70AA" w:rsidP="00FD6F30">
      <w:pPr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4. </w:t>
      </w:r>
      <w:r w:rsidRPr="00D71D01">
        <w:rPr>
          <w:rFonts w:ascii="Arial" w:hAnsi="Arial" w:cs="Arial"/>
          <w:b/>
          <w:bCs/>
          <w:sz w:val="30"/>
          <w:szCs w:val="30"/>
        </w:rPr>
        <w:t>Ресурсное обеспечение подпрограммы</w:t>
      </w:r>
    </w:p>
    <w:p w:rsidR="001F70AA" w:rsidRDefault="001F70AA" w:rsidP="000B4330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70AA" w:rsidRPr="006564F2" w:rsidRDefault="001F70AA" w:rsidP="006564F2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6564F2">
        <w:rPr>
          <w:rFonts w:ascii="Arial" w:hAnsi="Arial" w:cs="Arial"/>
          <w:sz w:val="24"/>
          <w:szCs w:val="24"/>
        </w:rPr>
        <w:t>Общий объем финансирования подпрограммы за счет средств муниципального образования</w:t>
      </w:r>
      <w:r>
        <w:rPr>
          <w:rFonts w:ascii="Arial" w:hAnsi="Arial" w:cs="Arial"/>
          <w:sz w:val="24"/>
          <w:szCs w:val="24"/>
        </w:rPr>
        <w:t xml:space="preserve"> составляет- 5 475 000руб., в том числе:</w:t>
      </w:r>
    </w:p>
    <w:p w:rsidR="001F70AA" w:rsidRPr="006564F2" w:rsidRDefault="001F70AA" w:rsidP="006564F2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6564F2">
        <w:rPr>
          <w:rFonts w:ascii="Arial" w:hAnsi="Arial" w:cs="Arial"/>
          <w:sz w:val="24"/>
          <w:szCs w:val="24"/>
        </w:rPr>
        <w:t xml:space="preserve">2019 год – </w:t>
      </w:r>
      <w:r>
        <w:rPr>
          <w:rFonts w:ascii="Arial" w:hAnsi="Arial" w:cs="Arial"/>
          <w:sz w:val="24"/>
          <w:szCs w:val="24"/>
        </w:rPr>
        <w:t>1 925 000</w:t>
      </w:r>
      <w:r w:rsidRPr="006564F2">
        <w:rPr>
          <w:rFonts w:ascii="Arial" w:hAnsi="Arial" w:cs="Arial"/>
          <w:sz w:val="24"/>
          <w:szCs w:val="24"/>
        </w:rPr>
        <w:t xml:space="preserve"> руб.; </w:t>
      </w:r>
    </w:p>
    <w:p w:rsidR="001F70AA" w:rsidRPr="006564F2" w:rsidRDefault="001F70AA" w:rsidP="006564F2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 год – 1 775 000</w:t>
      </w:r>
      <w:r w:rsidRPr="006564F2">
        <w:rPr>
          <w:rFonts w:ascii="Arial" w:hAnsi="Arial" w:cs="Arial"/>
          <w:sz w:val="24"/>
          <w:szCs w:val="24"/>
        </w:rPr>
        <w:t xml:space="preserve">руб.; </w:t>
      </w:r>
    </w:p>
    <w:p w:rsidR="001F70AA" w:rsidRPr="006564F2" w:rsidRDefault="001F70AA" w:rsidP="006564F2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2021 год – 1 775 000</w:t>
      </w:r>
      <w:r w:rsidRPr="006564F2">
        <w:rPr>
          <w:rFonts w:ascii="Arial" w:hAnsi="Arial" w:cs="Arial"/>
          <w:sz w:val="24"/>
          <w:szCs w:val="24"/>
        </w:rPr>
        <w:t xml:space="preserve"> руб. </w:t>
      </w:r>
    </w:p>
    <w:p w:rsidR="001F70AA" w:rsidRDefault="001F70AA" w:rsidP="000B4330">
      <w:pPr>
        <w:jc w:val="both"/>
        <w:rPr>
          <w:sz w:val="28"/>
          <w:szCs w:val="28"/>
        </w:rPr>
      </w:pPr>
    </w:p>
    <w:p w:rsidR="001F70AA" w:rsidRPr="006564F2" w:rsidRDefault="001F70AA" w:rsidP="00FD6F30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6564F2">
        <w:rPr>
          <w:rFonts w:ascii="Arial" w:hAnsi="Arial" w:cs="Arial"/>
          <w:b/>
          <w:bCs/>
          <w:sz w:val="30"/>
          <w:szCs w:val="30"/>
        </w:rPr>
        <w:t>5.</w:t>
      </w:r>
      <w:r>
        <w:rPr>
          <w:rFonts w:ascii="Arial" w:hAnsi="Arial" w:cs="Arial"/>
          <w:b/>
          <w:bCs/>
          <w:sz w:val="30"/>
          <w:szCs w:val="30"/>
        </w:rPr>
        <w:t xml:space="preserve"> </w:t>
      </w:r>
      <w:r w:rsidRPr="006564F2">
        <w:rPr>
          <w:rFonts w:ascii="Arial" w:hAnsi="Arial" w:cs="Arial"/>
          <w:b/>
          <w:bCs/>
          <w:sz w:val="30"/>
          <w:szCs w:val="30"/>
        </w:rPr>
        <w:t>Оценка эффективности подпрограммы</w:t>
      </w:r>
    </w:p>
    <w:p w:rsidR="001F70AA" w:rsidRPr="006564F2" w:rsidRDefault="001F70AA" w:rsidP="006564F2">
      <w:pPr>
        <w:jc w:val="center"/>
        <w:rPr>
          <w:rFonts w:ascii="Arial" w:hAnsi="Arial" w:cs="Arial"/>
          <w:b/>
          <w:bCs/>
          <w:sz w:val="30"/>
          <w:szCs w:val="30"/>
        </w:rPr>
      </w:pPr>
    </w:p>
    <w:p w:rsidR="001F70AA" w:rsidRPr="006564F2" w:rsidRDefault="001F70AA" w:rsidP="00FD6F30">
      <w:pPr>
        <w:pStyle w:val="Textbody"/>
        <w:autoSpaceDE w:val="0"/>
        <w:spacing w:after="0"/>
        <w:ind w:firstLine="708"/>
        <w:jc w:val="both"/>
        <w:rPr>
          <w:rFonts w:ascii="Arial" w:hAnsi="Arial" w:cs="Arial"/>
          <w:color w:val="000000"/>
          <w:lang w:eastAsia="ru-RU"/>
        </w:rPr>
      </w:pPr>
      <w:r w:rsidRPr="006564F2">
        <w:rPr>
          <w:rFonts w:ascii="Arial" w:hAnsi="Arial" w:cs="Arial"/>
        </w:rPr>
        <w:t xml:space="preserve">В результате реализации Подпрограммы </w:t>
      </w:r>
      <w:r w:rsidRPr="006564F2">
        <w:rPr>
          <w:rFonts w:ascii="Arial" w:hAnsi="Arial" w:cs="Arial"/>
          <w:color w:val="000000"/>
          <w:lang w:eastAsia="ru-RU"/>
        </w:rPr>
        <w:t>планируется обеспечить:</w:t>
      </w:r>
    </w:p>
    <w:p w:rsidR="001F70AA" w:rsidRPr="006564F2" w:rsidRDefault="001F70AA" w:rsidP="00FD6F30">
      <w:pPr>
        <w:pStyle w:val="Textbody"/>
        <w:autoSpaceDE w:val="0"/>
        <w:spacing w:after="0"/>
        <w:ind w:firstLine="708"/>
        <w:jc w:val="both"/>
        <w:rPr>
          <w:rFonts w:ascii="Arial" w:hAnsi="Arial" w:cs="Arial"/>
        </w:rPr>
      </w:pPr>
      <w:r w:rsidRPr="006564F2">
        <w:rPr>
          <w:rFonts w:ascii="Arial" w:hAnsi="Arial" w:cs="Arial"/>
          <w:color w:val="000000"/>
          <w:lang w:eastAsia="ru-RU"/>
        </w:rPr>
        <w:t>-  увеличение количества посещений культурно-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6564F2">
        <w:rPr>
          <w:rFonts w:ascii="Arial" w:hAnsi="Arial" w:cs="Arial"/>
          <w:color w:val="000000"/>
          <w:lang w:eastAsia="ru-RU"/>
        </w:rPr>
        <w:t xml:space="preserve">досуговых мероприятий; </w:t>
      </w:r>
    </w:p>
    <w:p w:rsidR="001F70AA" w:rsidRPr="006564F2" w:rsidRDefault="001F70AA" w:rsidP="00FD6F30">
      <w:pPr>
        <w:pStyle w:val="Textbody"/>
        <w:autoSpaceDE w:val="0"/>
        <w:spacing w:after="0"/>
        <w:ind w:firstLine="708"/>
        <w:jc w:val="both"/>
        <w:rPr>
          <w:rFonts w:ascii="Arial" w:hAnsi="Arial" w:cs="Arial"/>
          <w:color w:val="000000"/>
          <w:lang w:eastAsia="ru-RU"/>
        </w:rPr>
      </w:pPr>
      <w:r w:rsidRPr="006564F2">
        <w:rPr>
          <w:rFonts w:ascii="Arial" w:hAnsi="Arial" w:cs="Arial"/>
        </w:rPr>
        <w:t>-  увеличить долю детей-</w:t>
      </w:r>
      <w:r w:rsidRPr="006564F2">
        <w:rPr>
          <w:rFonts w:ascii="Arial" w:hAnsi="Arial" w:cs="Arial"/>
          <w:color w:val="000000"/>
          <w:lang w:eastAsia="ru-RU"/>
        </w:rPr>
        <w:t>участников  творческих мероприятий.</w:t>
      </w:r>
      <w:r w:rsidRPr="006564F2">
        <w:rPr>
          <w:rFonts w:ascii="Arial" w:hAnsi="Arial" w:cs="Arial"/>
        </w:rPr>
        <w:t xml:space="preserve"> </w:t>
      </w:r>
    </w:p>
    <w:p w:rsidR="001F70AA" w:rsidRPr="006564F2" w:rsidRDefault="001F70AA" w:rsidP="00FD6F30">
      <w:pPr>
        <w:ind w:firstLine="708"/>
        <w:jc w:val="both"/>
        <w:rPr>
          <w:rFonts w:ascii="Arial" w:hAnsi="Arial" w:cs="Arial"/>
          <w:lang w:eastAsia="en-US"/>
        </w:rPr>
      </w:pPr>
      <w:r w:rsidRPr="006564F2">
        <w:rPr>
          <w:rFonts w:ascii="Arial" w:hAnsi="Arial" w:cs="Arial"/>
        </w:rPr>
        <w:t>Мероприятия, реализуемые в рамках решения задач Подпрограммы, позволят обеспечить сохранение и развитие традиционной народной культуры, поддержку творческих инициатив и дарований.</w:t>
      </w:r>
    </w:p>
    <w:p w:rsidR="001F70AA" w:rsidRPr="006564F2" w:rsidRDefault="001F70AA" w:rsidP="00FD6F30">
      <w:pPr>
        <w:ind w:firstLine="540"/>
        <w:jc w:val="both"/>
        <w:rPr>
          <w:rFonts w:ascii="Arial" w:hAnsi="Arial" w:cs="Arial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  <w:r w:rsidRPr="006564F2">
        <w:rPr>
          <w:rFonts w:ascii="Arial" w:hAnsi="Arial" w:cs="Arial"/>
          <w:lang w:val="uk-UA"/>
        </w:rPr>
        <w:t xml:space="preserve">                                                                           </w:t>
      </w: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</w:p>
    <w:p w:rsidR="001F70AA" w:rsidRPr="006564F2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6564F2">
        <w:rPr>
          <w:rFonts w:ascii="Arial" w:hAnsi="Arial" w:cs="Arial"/>
          <w:lang w:val="uk-UA"/>
        </w:rPr>
        <w:t xml:space="preserve">ПРИЛОЖЕНИЕ № </w:t>
      </w:r>
      <w:r w:rsidRPr="006564F2">
        <w:rPr>
          <w:rFonts w:ascii="Arial" w:hAnsi="Arial" w:cs="Arial"/>
        </w:rPr>
        <w:t>1</w:t>
      </w:r>
    </w:p>
    <w:p w:rsidR="001F70AA" w:rsidRPr="006564F2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6564F2">
        <w:rPr>
          <w:rFonts w:ascii="Arial" w:hAnsi="Arial" w:cs="Arial"/>
          <w:lang w:val="uk-UA"/>
        </w:rPr>
        <w:t xml:space="preserve">                                                                           </w:t>
      </w:r>
      <w:r w:rsidRPr="006564F2">
        <w:rPr>
          <w:rFonts w:ascii="Arial" w:hAnsi="Arial" w:cs="Arial"/>
        </w:rPr>
        <w:t xml:space="preserve">к муниципальной  программе                                                                     </w:t>
      </w:r>
    </w:p>
    <w:p w:rsidR="001F70AA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6564F2">
        <w:rPr>
          <w:rFonts w:ascii="Arial" w:hAnsi="Arial" w:cs="Arial"/>
        </w:rPr>
        <w:t xml:space="preserve">                                                             «Развитие культуры в</w:t>
      </w:r>
      <w:r>
        <w:rPr>
          <w:rFonts w:ascii="Arial" w:hAnsi="Arial" w:cs="Arial"/>
        </w:rPr>
        <w:t xml:space="preserve"> </w:t>
      </w:r>
      <w:r w:rsidRPr="006564F2">
        <w:rPr>
          <w:rFonts w:ascii="Arial" w:hAnsi="Arial" w:cs="Arial"/>
        </w:rPr>
        <w:t>муниципальном образовании</w:t>
      </w:r>
      <w:r>
        <w:rPr>
          <w:rFonts w:ascii="Arial" w:hAnsi="Arial" w:cs="Arial"/>
        </w:rPr>
        <w:t xml:space="preserve"> </w:t>
      </w:r>
      <w:r w:rsidRPr="006564F2">
        <w:rPr>
          <w:rFonts w:ascii="Arial" w:hAnsi="Arial" w:cs="Arial"/>
        </w:rPr>
        <w:t>«</w:t>
      </w:r>
      <w:r>
        <w:rPr>
          <w:rFonts w:ascii="Arial" w:hAnsi="Arial" w:cs="Arial"/>
        </w:rPr>
        <w:t>Новопершинский</w:t>
      </w:r>
      <w:r w:rsidRPr="006564F2">
        <w:rPr>
          <w:rFonts w:ascii="Arial" w:hAnsi="Arial" w:cs="Arial"/>
        </w:rPr>
        <w:t xml:space="preserve"> </w:t>
      </w:r>
    </w:p>
    <w:p w:rsidR="001F70AA" w:rsidRPr="006564F2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6564F2">
        <w:rPr>
          <w:rFonts w:ascii="Arial" w:hAnsi="Arial" w:cs="Arial"/>
        </w:rPr>
        <w:t>сельсовет»</w:t>
      </w:r>
      <w:r>
        <w:rPr>
          <w:rFonts w:ascii="Arial" w:hAnsi="Arial" w:cs="Arial"/>
        </w:rPr>
        <w:t xml:space="preserve"> </w:t>
      </w:r>
      <w:r w:rsidRPr="006564F2">
        <w:rPr>
          <w:rFonts w:ascii="Arial" w:hAnsi="Arial" w:cs="Arial"/>
        </w:rPr>
        <w:t xml:space="preserve">Дмитриевского района </w:t>
      </w:r>
    </w:p>
    <w:p w:rsidR="001F70AA" w:rsidRPr="006564F2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uk-UA"/>
        </w:rPr>
      </w:pPr>
      <w:r w:rsidRPr="006564F2">
        <w:rPr>
          <w:rFonts w:ascii="Arial" w:hAnsi="Arial" w:cs="Arial"/>
        </w:rPr>
        <w:t xml:space="preserve">                                                     Курской области</w:t>
      </w:r>
      <w:r>
        <w:rPr>
          <w:rFonts w:ascii="Arial" w:hAnsi="Arial" w:cs="Arial"/>
        </w:rPr>
        <w:t xml:space="preserve"> </w:t>
      </w:r>
      <w:r w:rsidRPr="006564F2">
        <w:rPr>
          <w:rFonts w:ascii="Arial" w:hAnsi="Arial" w:cs="Arial"/>
        </w:rPr>
        <w:t xml:space="preserve">на 2019-2021 годы»  </w:t>
      </w:r>
    </w:p>
    <w:p w:rsidR="001F70AA" w:rsidRDefault="001F70AA" w:rsidP="00324EE6">
      <w:pPr>
        <w:autoSpaceDE w:val="0"/>
        <w:autoSpaceDN w:val="0"/>
        <w:adjustRightInd w:val="0"/>
        <w:jc w:val="center"/>
        <w:outlineLvl w:val="1"/>
      </w:pPr>
    </w:p>
    <w:p w:rsidR="001F70AA" w:rsidRPr="00FD6F30" w:rsidRDefault="001F70AA" w:rsidP="00324EE6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FD6F30">
        <w:rPr>
          <w:rFonts w:ascii="Arial" w:hAnsi="Arial" w:cs="Arial"/>
          <w:b/>
          <w:bCs/>
          <w:sz w:val="32"/>
          <w:szCs w:val="32"/>
        </w:rPr>
        <w:t>Прогнозируемые значения целевых индикаторов и показателей  в муниципальной программе «Развитие культуры в муниципальном образовании «</w:t>
      </w:r>
      <w:r>
        <w:rPr>
          <w:rFonts w:ascii="Arial" w:hAnsi="Arial" w:cs="Arial"/>
          <w:b/>
          <w:bCs/>
          <w:sz w:val="32"/>
          <w:szCs w:val="32"/>
        </w:rPr>
        <w:t>Новопершинский</w:t>
      </w:r>
      <w:r w:rsidRPr="00FD6F30">
        <w:rPr>
          <w:rFonts w:ascii="Arial" w:hAnsi="Arial" w:cs="Arial"/>
          <w:b/>
          <w:bCs/>
          <w:sz w:val="32"/>
          <w:szCs w:val="32"/>
        </w:rPr>
        <w:t xml:space="preserve"> сельсовет» Дмитриевского района Курской области на 2019-2021 годы» </w:t>
      </w:r>
    </w:p>
    <w:p w:rsidR="001F70AA" w:rsidRPr="00170935" w:rsidRDefault="001F70AA" w:rsidP="00324EE6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30"/>
          <w:szCs w:val="30"/>
        </w:rPr>
      </w:pPr>
    </w:p>
    <w:tbl>
      <w:tblPr>
        <w:tblW w:w="9640" w:type="dxa"/>
        <w:tblInd w:w="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68"/>
        <w:gridCol w:w="3119"/>
        <w:gridCol w:w="1275"/>
        <w:gridCol w:w="1134"/>
        <w:gridCol w:w="993"/>
        <w:gridCol w:w="992"/>
        <w:gridCol w:w="1559"/>
      </w:tblGrid>
      <w:tr w:rsidR="001F70AA" w:rsidRPr="00170935">
        <w:trPr>
          <w:cantSplit/>
          <w:trHeight w:val="355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0AA" w:rsidRPr="00170935" w:rsidRDefault="001F70AA" w:rsidP="00FD6F3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№</w:t>
            </w:r>
          </w:p>
          <w:p w:rsidR="001F70AA" w:rsidRPr="00170935" w:rsidRDefault="001F70AA" w:rsidP="00FD6F3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0AA" w:rsidRPr="00170935" w:rsidRDefault="001F70AA" w:rsidP="00FD6F3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Наименование</w:t>
            </w:r>
          </w:p>
          <w:p w:rsidR="001F70AA" w:rsidRPr="00170935" w:rsidRDefault="001F70AA" w:rsidP="00FD6F3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индикаторов и</w:t>
            </w:r>
          </w:p>
          <w:p w:rsidR="001F70AA" w:rsidRPr="00170935" w:rsidRDefault="001F70AA" w:rsidP="00FD6F3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показателей</w:t>
            </w:r>
          </w:p>
          <w:p w:rsidR="001F70AA" w:rsidRPr="00170935" w:rsidRDefault="001F70AA" w:rsidP="00FD6F3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Программы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0AA" w:rsidRPr="00170935" w:rsidRDefault="001F70AA" w:rsidP="00FD6F3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 xml:space="preserve">Единица </w:t>
            </w:r>
            <w:r w:rsidRPr="00170935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0AA" w:rsidRPr="00170935" w:rsidRDefault="001F70AA" w:rsidP="00FD6F3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Значения индикаторов и показателей</w:t>
            </w:r>
          </w:p>
          <w:p w:rsidR="001F70AA" w:rsidRPr="00170935" w:rsidRDefault="001F70AA" w:rsidP="00FD6F3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Программы</w:t>
            </w:r>
          </w:p>
        </w:tc>
      </w:tr>
      <w:tr w:rsidR="001F70AA" w:rsidRPr="00170935">
        <w:trPr>
          <w:cantSplit/>
          <w:trHeight w:val="720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0AA" w:rsidRPr="00170935" w:rsidRDefault="001F70AA" w:rsidP="00FD6F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0AA" w:rsidRPr="00170935" w:rsidRDefault="001F70AA" w:rsidP="00FD6F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0AA" w:rsidRPr="00170935" w:rsidRDefault="001F70AA" w:rsidP="00FD6F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70AA" w:rsidRPr="00170935" w:rsidRDefault="001F70AA" w:rsidP="00FD6F3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2019 г.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0AA" w:rsidRPr="00170935" w:rsidRDefault="001F70AA" w:rsidP="00FD6F30">
            <w:pPr>
              <w:pStyle w:val="ConsPlusCell"/>
              <w:widowControl/>
              <w:jc w:val="center"/>
              <w:rPr>
                <w:rFonts w:cs="Times New Roman"/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2020</w:t>
            </w:r>
            <w:r>
              <w:rPr>
                <w:sz w:val="24"/>
                <w:szCs w:val="24"/>
              </w:rPr>
              <w:t xml:space="preserve"> </w:t>
            </w:r>
            <w:r w:rsidRPr="00170935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0AA" w:rsidRPr="00170935" w:rsidRDefault="001F70AA" w:rsidP="00FD6F3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2021 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0AA" w:rsidRPr="00170935" w:rsidRDefault="001F70AA" w:rsidP="00FD6F3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За период</w:t>
            </w:r>
          </w:p>
          <w:p w:rsidR="001F70AA" w:rsidRPr="00170935" w:rsidRDefault="001F70AA" w:rsidP="00FD6F3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реализации Программы</w:t>
            </w:r>
          </w:p>
        </w:tc>
      </w:tr>
      <w:tr w:rsidR="001F70AA" w:rsidRPr="00170935">
        <w:trPr>
          <w:cantSplit/>
          <w:trHeight w:val="14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170935" w:rsidRDefault="001F70AA" w:rsidP="00FD6F30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170935" w:rsidRDefault="001F70AA" w:rsidP="00FD6F30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Удельный вес населения сельсовета, участвующего в   культурно-досуго</w:t>
            </w:r>
            <w:bookmarkStart w:id="0" w:name="_GoBack"/>
            <w:bookmarkEnd w:id="0"/>
            <w:r w:rsidRPr="00170935">
              <w:rPr>
                <w:sz w:val="24"/>
                <w:szCs w:val="24"/>
              </w:rPr>
              <w:t xml:space="preserve">вых мероприятиях, проводимых   учреждениями    </w:t>
            </w:r>
            <w:r w:rsidRPr="00170935">
              <w:rPr>
                <w:sz w:val="24"/>
                <w:szCs w:val="24"/>
              </w:rPr>
              <w:br/>
              <w:t>культуры сельсовета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170935" w:rsidRDefault="001F70AA" w:rsidP="00FD6F30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70AA" w:rsidRPr="00170935" w:rsidRDefault="001F70AA" w:rsidP="00FD6F30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  <w:lang w:val="en-US"/>
              </w:rPr>
              <w:t>3,</w:t>
            </w:r>
            <w:r w:rsidRPr="00170935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70AA" w:rsidRPr="00170935" w:rsidRDefault="001F70AA" w:rsidP="00FD6F30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170935" w:rsidRDefault="001F70AA" w:rsidP="00FD6F30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5,5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170935" w:rsidRDefault="001F70AA" w:rsidP="00FD6F30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</w:p>
          <w:p w:rsidR="001F70AA" w:rsidRPr="00170935" w:rsidRDefault="001F70AA" w:rsidP="00FD6F30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увеличение на 2%</w:t>
            </w:r>
          </w:p>
        </w:tc>
      </w:tr>
    </w:tbl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FD6F30">
      <w:pPr>
        <w:jc w:val="both"/>
      </w:pPr>
    </w:p>
    <w:p w:rsidR="001F70AA" w:rsidRDefault="001F70AA" w:rsidP="00C63A02">
      <w:pPr>
        <w:jc w:val="both"/>
        <w:sectPr w:rsidR="001F70AA" w:rsidSect="004728D3">
          <w:pgSz w:w="11906" w:h="16838"/>
          <w:pgMar w:top="1134" w:right="1247" w:bottom="1134" w:left="1531" w:header="708" w:footer="708" w:gutter="0"/>
          <w:cols w:space="708"/>
          <w:docGrid w:linePitch="360"/>
        </w:sectPr>
      </w:pPr>
    </w:p>
    <w:p w:rsidR="001F70AA" w:rsidRPr="00AE7DFC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AE7DFC">
        <w:rPr>
          <w:rFonts w:ascii="Arial" w:hAnsi="Arial" w:cs="Arial"/>
        </w:rPr>
        <w:t>ПРИЛОЖЕНИЕ № 2</w:t>
      </w:r>
    </w:p>
    <w:p w:rsidR="001F70AA" w:rsidRPr="00AE7DFC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AE7DFC">
        <w:rPr>
          <w:rFonts w:ascii="Arial" w:hAnsi="Arial" w:cs="Arial"/>
          <w:lang w:val="uk-UA"/>
        </w:rPr>
        <w:t xml:space="preserve">                                                                                                                               </w:t>
      </w:r>
      <w:r w:rsidRPr="00AE7DFC">
        <w:rPr>
          <w:rFonts w:ascii="Arial" w:hAnsi="Arial" w:cs="Arial"/>
        </w:rPr>
        <w:t xml:space="preserve">к  муниципальной программе </w:t>
      </w:r>
    </w:p>
    <w:p w:rsidR="001F70AA" w:rsidRPr="00AE7DFC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AE7DFC">
        <w:rPr>
          <w:rFonts w:ascii="Arial" w:hAnsi="Arial" w:cs="Arial"/>
        </w:rPr>
        <w:t xml:space="preserve">                                                                                                                                         «Развития культуры в муниципальном             </w:t>
      </w:r>
    </w:p>
    <w:p w:rsidR="001F70AA" w:rsidRPr="00AE7DFC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AE7DFC">
        <w:rPr>
          <w:rFonts w:ascii="Arial" w:hAnsi="Arial" w:cs="Arial"/>
        </w:rPr>
        <w:t xml:space="preserve">                                                                                                                                        образовании «</w:t>
      </w:r>
      <w:r>
        <w:rPr>
          <w:rFonts w:ascii="Arial" w:hAnsi="Arial" w:cs="Arial"/>
        </w:rPr>
        <w:t>Новопершинский</w:t>
      </w:r>
      <w:r w:rsidRPr="00AE7DFC">
        <w:rPr>
          <w:rFonts w:ascii="Arial" w:hAnsi="Arial" w:cs="Arial"/>
        </w:rPr>
        <w:t xml:space="preserve">   </w:t>
      </w:r>
    </w:p>
    <w:p w:rsidR="001F70AA" w:rsidRPr="00AE7DFC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AE7DFC">
        <w:rPr>
          <w:rFonts w:ascii="Arial" w:hAnsi="Arial" w:cs="Arial"/>
        </w:rPr>
        <w:t xml:space="preserve">                                                                                                                                          сельсовет» Дмитриевского района Курской </w:t>
      </w:r>
    </w:p>
    <w:p w:rsidR="001F70AA" w:rsidRPr="00AE7DFC" w:rsidRDefault="001F70AA" w:rsidP="00FD6F3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AE7DFC">
        <w:rPr>
          <w:rFonts w:ascii="Arial" w:hAnsi="Arial" w:cs="Arial"/>
        </w:rPr>
        <w:t xml:space="preserve">                                                                                                                                          области</w:t>
      </w:r>
      <w:r w:rsidRPr="00AE7DFC">
        <w:rPr>
          <w:rFonts w:ascii="Arial" w:hAnsi="Arial" w:cs="Arial"/>
          <w:lang w:val="uk-UA"/>
        </w:rPr>
        <w:t xml:space="preserve">  </w:t>
      </w:r>
      <w:r w:rsidRPr="00AE7DFC">
        <w:rPr>
          <w:rFonts w:ascii="Arial" w:hAnsi="Arial" w:cs="Arial"/>
        </w:rPr>
        <w:t>на 2019-2021 годы»</w:t>
      </w:r>
    </w:p>
    <w:p w:rsidR="001F70AA" w:rsidRDefault="001F70AA" w:rsidP="004728D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F70AA" w:rsidRPr="00FD6F30" w:rsidRDefault="001F70AA" w:rsidP="004728D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FD6F30">
        <w:rPr>
          <w:rFonts w:ascii="Arial" w:hAnsi="Arial" w:cs="Arial"/>
          <w:b/>
          <w:bCs/>
          <w:sz w:val="32"/>
          <w:szCs w:val="32"/>
        </w:rPr>
        <w:t>ПЕРЕЧЕНЬ</w:t>
      </w:r>
    </w:p>
    <w:p w:rsidR="001F70AA" w:rsidRDefault="001F70AA" w:rsidP="004728D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FD6F30">
        <w:rPr>
          <w:rFonts w:ascii="Arial" w:hAnsi="Arial" w:cs="Arial"/>
          <w:b/>
          <w:bCs/>
          <w:sz w:val="32"/>
          <w:szCs w:val="32"/>
        </w:rPr>
        <w:t xml:space="preserve">мероприятий   муниципальной программы  «Развития культуры в муниципальном </w:t>
      </w:r>
    </w:p>
    <w:p w:rsidR="001F70AA" w:rsidRPr="00FD6F30" w:rsidRDefault="001F70AA" w:rsidP="004728D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FD6F30">
        <w:rPr>
          <w:rFonts w:ascii="Arial" w:hAnsi="Arial" w:cs="Arial"/>
          <w:b/>
          <w:bCs/>
          <w:sz w:val="32"/>
          <w:szCs w:val="32"/>
        </w:rPr>
        <w:t>образовании «</w:t>
      </w:r>
      <w:r>
        <w:rPr>
          <w:rFonts w:ascii="Arial" w:hAnsi="Arial" w:cs="Arial"/>
          <w:b/>
          <w:bCs/>
          <w:sz w:val="32"/>
          <w:szCs w:val="32"/>
        </w:rPr>
        <w:t>Новопершинский</w:t>
      </w:r>
      <w:r w:rsidRPr="00FD6F30">
        <w:rPr>
          <w:rFonts w:ascii="Arial" w:hAnsi="Arial" w:cs="Arial"/>
          <w:b/>
          <w:bCs/>
          <w:sz w:val="32"/>
          <w:szCs w:val="32"/>
        </w:rPr>
        <w:t xml:space="preserve"> сельсовет»  Дмитриевского района Курской области на 2019-2021 годы»</w:t>
      </w:r>
    </w:p>
    <w:p w:rsidR="001F70AA" w:rsidRDefault="001F70AA" w:rsidP="004728D3">
      <w:pPr>
        <w:tabs>
          <w:tab w:val="left" w:pos="1105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14336" w:type="dxa"/>
        <w:tblInd w:w="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851"/>
        <w:gridCol w:w="3420"/>
        <w:gridCol w:w="4111"/>
        <w:gridCol w:w="5954"/>
      </w:tblGrid>
      <w:tr w:rsidR="001F70AA" w:rsidRPr="00AE7DFC">
        <w:trPr>
          <w:cantSplit/>
          <w:trHeight w:val="4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0AA" w:rsidRPr="00AE7DFC" w:rsidRDefault="001F70AA" w:rsidP="004639D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1F70AA" w:rsidRPr="00AE7DFC" w:rsidRDefault="001F70AA" w:rsidP="00434CB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34CB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Цели, приоритетные направления и задачи Программы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70AA" w:rsidRPr="00AE7DFC" w:rsidRDefault="001F70AA" w:rsidP="00434CB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Исполнители мероприятий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F70AA" w:rsidRPr="004639D4" w:rsidRDefault="001F70AA" w:rsidP="004639D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39D4">
              <w:rPr>
                <w:rFonts w:ascii="Arial" w:hAnsi="Arial" w:cs="Arial"/>
                <w:sz w:val="24"/>
                <w:szCs w:val="24"/>
              </w:rPr>
              <w:t>Ожидаемый результат</w:t>
            </w:r>
          </w:p>
          <w:p w:rsidR="001F70AA" w:rsidRDefault="001F70AA" w:rsidP="00434CB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70AA" w:rsidRDefault="001F70AA" w:rsidP="00434CB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70AA" w:rsidRDefault="001F70AA" w:rsidP="00434CB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70AA" w:rsidRPr="00AE7DFC" w:rsidRDefault="001F70AA" w:rsidP="00434CB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70AA">
        <w:trPr>
          <w:cantSplit/>
          <w:trHeight w:val="360"/>
        </w:trPr>
        <w:tc>
          <w:tcPr>
            <w:tcW w:w="143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4639D4" w:rsidRDefault="001F70AA" w:rsidP="00FD6F30">
            <w:pPr>
              <w:pStyle w:val="NoSpacing"/>
              <w:ind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39D4">
              <w:rPr>
                <w:rFonts w:ascii="Arial" w:hAnsi="Arial" w:cs="Arial"/>
                <w:sz w:val="24"/>
                <w:szCs w:val="24"/>
              </w:rPr>
              <w:t>1. Подпрограмма «Искусство в муниципальном образовании 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Новопершинский</w:t>
            </w:r>
            <w:r w:rsidRPr="004639D4">
              <w:rPr>
                <w:rFonts w:ascii="Arial" w:hAnsi="Arial" w:cs="Arial"/>
                <w:sz w:val="24"/>
                <w:szCs w:val="24"/>
              </w:rPr>
              <w:t xml:space="preserve"> сельсовет» Дмитриевского района Курской области на 2019-2021 годы»  </w:t>
            </w:r>
          </w:p>
        </w:tc>
      </w:tr>
      <w:tr w:rsidR="001F70AA">
        <w:trPr>
          <w:cantSplit/>
          <w:trHeight w:val="240"/>
        </w:trPr>
        <w:tc>
          <w:tcPr>
            <w:tcW w:w="143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4639D4" w:rsidRDefault="001F70AA" w:rsidP="00FD6F30">
            <w:pPr>
              <w:pStyle w:val="NoSpacing"/>
              <w:ind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39D4">
              <w:rPr>
                <w:rFonts w:ascii="Arial" w:hAnsi="Arial" w:cs="Arial"/>
                <w:sz w:val="24"/>
                <w:szCs w:val="24"/>
              </w:rPr>
              <w:t>1. Раздел. Сохранение и развитие творческого потенциала</w:t>
            </w:r>
          </w:p>
        </w:tc>
      </w:tr>
      <w:tr w:rsidR="001F70AA" w:rsidRPr="00AE7DFC">
        <w:trPr>
          <w:cantSplit/>
          <w:trHeight w:val="20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FD6F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Конкурсы рисунков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 xml:space="preserve"> МКУК 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Новопершинский</w:t>
            </w:r>
            <w:r w:rsidRPr="00AE7DFC">
              <w:rPr>
                <w:rFonts w:ascii="Arial" w:hAnsi="Arial" w:cs="Arial"/>
                <w:sz w:val="24"/>
                <w:szCs w:val="24"/>
              </w:rPr>
              <w:t xml:space="preserve"> ЦСДК»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увеличение количества детей привлекаемых к участию в творческих мероприятиях</w:t>
            </w:r>
          </w:p>
        </w:tc>
      </w:tr>
      <w:tr w:rsidR="001F70AA" w:rsidRPr="00AE7DFC">
        <w:trPr>
          <w:cantSplit/>
          <w:trHeight w:val="33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FD6F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Игровые программы и викторины для детей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МКУК 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Новопершинский</w:t>
            </w:r>
            <w:r w:rsidRPr="00AE7DFC">
              <w:rPr>
                <w:rFonts w:ascii="Arial" w:hAnsi="Arial" w:cs="Arial"/>
                <w:sz w:val="24"/>
                <w:szCs w:val="24"/>
              </w:rPr>
              <w:t xml:space="preserve"> ЦСДК»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увеличение количества детей привлекаемых к участию в творческих мероприятиях</w:t>
            </w:r>
          </w:p>
        </w:tc>
      </w:tr>
      <w:tr w:rsidR="001F70AA" w:rsidRPr="00AE7DFC">
        <w:trPr>
          <w:cantSplit/>
          <w:trHeight w:val="19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FD6F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Тематические беседы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МКУК 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Новопершинский</w:t>
            </w:r>
            <w:r w:rsidRPr="00AE7DFC">
              <w:rPr>
                <w:rFonts w:ascii="Arial" w:hAnsi="Arial" w:cs="Arial"/>
                <w:sz w:val="24"/>
                <w:szCs w:val="24"/>
              </w:rPr>
              <w:t xml:space="preserve"> ЦСДК»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увеличение количества посещений культурно-досуговых мероприятий</w:t>
            </w:r>
          </w:p>
        </w:tc>
      </w:tr>
      <w:tr w:rsidR="001F70AA" w:rsidRPr="00AE7DFC">
        <w:trPr>
          <w:cantSplit/>
          <w:trHeight w:val="19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FD6F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Фольклорные посиделки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МКУК 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Новопершинский</w:t>
            </w:r>
            <w:r w:rsidRPr="00AE7DFC">
              <w:rPr>
                <w:rFonts w:ascii="Arial" w:hAnsi="Arial" w:cs="Arial"/>
                <w:sz w:val="24"/>
                <w:szCs w:val="24"/>
              </w:rPr>
              <w:t xml:space="preserve"> ЦСДК»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увеличение количества посещений культурно-досуговых мероприятий</w:t>
            </w:r>
          </w:p>
        </w:tc>
      </w:tr>
      <w:tr w:rsidR="001F70AA" w:rsidRPr="00AE7DFC">
        <w:trPr>
          <w:cantSplit/>
          <w:trHeight w:val="69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FD6F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Участие в районном  смотре-конкурсе среди    сельских учреждений   культуры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МКУК 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Новопершинский</w:t>
            </w:r>
            <w:r w:rsidRPr="00AE7DFC">
              <w:rPr>
                <w:rFonts w:ascii="Arial" w:hAnsi="Arial" w:cs="Arial"/>
                <w:sz w:val="24"/>
                <w:szCs w:val="24"/>
              </w:rPr>
              <w:t xml:space="preserve"> ЦСДК»  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 xml:space="preserve">внедрение в культурно-досуговую деятельность инновационных форм работы </w:t>
            </w:r>
          </w:p>
        </w:tc>
      </w:tr>
      <w:tr w:rsidR="001F70AA" w:rsidRPr="00AE7DFC">
        <w:trPr>
          <w:cantSplit/>
          <w:trHeight w:val="114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FD6F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 xml:space="preserve">Участие в районном конкурсе профессионального мастерства  «Клубный мастер»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МКУК 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Новопершинский</w:t>
            </w:r>
            <w:r w:rsidRPr="00AE7DFC">
              <w:rPr>
                <w:rFonts w:ascii="Arial" w:hAnsi="Arial" w:cs="Arial"/>
                <w:sz w:val="24"/>
                <w:szCs w:val="24"/>
              </w:rPr>
              <w:t xml:space="preserve"> ЦСДК»  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 xml:space="preserve">внедрение в культурно-досуговую деятельность инновационных форм работы </w:t>
            </w:r>
          </w:p>
        </w:tc>
      </w:tr>
      <w:tr w:rsidR="001F70AA" w:rsidRPr="00AE7DFC">
        <w:trPr>
          <w:cantSplit/>
          <w:trHeight w:val="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FD6F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День работника культуры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7DFC">
              <w:rPr>
                <w:rFonts w:ascii="Arial" w:hAnsi="Arial" w:cs="Arial"/>
                <w:sz w:val="24"/>
                <w:szCs w:val="24"/>
              </w:rPr>
              <w:t>МКУК 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Новопершинский</w:t>
            </w:r>
            <w:r w:rsidRPr="00AE7DFC">
              <w:rPr>
                <w:rFonts w:ascii="Arial" w:hAnsi="Arial" w:cs="Arial"/>
                <w:sz w:val="24"/>
                <w:szCs w:val="24"/>
              </w:rPr>
              <w:t xml:space="preserve"> ЦСДК»  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AA" w:rsidRPr="00AE7DFC" w:rsidRDefault="001F70AA" w:rsidP="004639D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AE7DFC">
              <w:rPr>
                <w:rFonts w:ascii="Arial" w:hAnsi="Arial" w:cs="Arial"/>
                <w:sz w:val="24"/>
                <w:szCs w:val="24"/>
                <w:lang w:val="uk-UA"/>
              </w:rPr>
              <w:t>Чествование работников культуры</w:t>
            </w:r>
          </w:p>
        </w:tc>
      </w:tr>
    </w:tbl>
    <w:p w:rsidR="001F70AA" w:rsidRPr="00AE7DFC" w:rsidRDefault="001F70AA" w:rsidP="004728D3">
      <w:pPr>
        <w:rPr>
          <w:rFonts w:ascii="Arial" w:hAnsi="Arial" w:cs="Arial"/>
        </w:rPr>
      </w:pPr>
    </w:p>
    <w:p w:rsidR="001F70AA" w:rsidRDefault="001F70AA" w:rsidP="00C63A02">
      <w:pPr>
        <w:jc w:val="both"/>
      </w:pPr>
    </w:p>
    <w:p w:rsidR="001F70AA" w:rsidRDefault="001F70AA" w:rsidP="00C63A02">
      <w:pPr>
        <w:jc w:val="both"/>
      </w:pPr>
    </w:p>
    <w:p w:rsidR="001F70AA" w:rsidRDefault="001F70AA" w:rsidP="00C63A02">
      <w:pPr>
        <w:jc w:val="both"/>
      </w:pPr>
    </w:p>
    <w:p w:rsidR="001F70AA" w:rsidRDefault="001F70AA" w:rsidP="00C63A02">
      <w:pPr>
        <w:jc w:val="both"/>
      </w:pPr>
    </w:p>
    <w:p w:rsidR="001F70AA" w:rsidRDefault="001F70AA" w:rsidP="00C63A02">
      <w:pPr>
        <w:jc w:val="both"/>
        <w:sectPr w:rsidR="001F70AA" w:rsidSect="004728D3">
          <w:pgSz w:w="16838" w:h="11906" w:orient="landscape"/>
          <w:pgMar w:top="1701" w:right="1247" w:bottom="851" w:left="1531" w:header="709" w:footer="709" w:gutter="0"/>
          <w:cols w:space="708"/>
          <w:docGrid w:linePitch="360"/>
        </w:sectPr>
      </w:pPr>
    </w:p>
    <w:p w:rsidR="001F70AA" w:rsidRPr="00170935" w:rsidRDefault="001F70AA" w:rsidP="004639D4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170935">
        <w:rPr>
          <w:sz w:val="24"/>
          <w:szCs w:val="24"/>
        </w:rPr>
        <w:t xml:space="preserve">                                                        ПРИЛОЖЕНИЕ № 3</w:t>
      </w:r>
    </w:p>
    <w:p w:rsidR="001F70AA" w:rsidRDefault="001F70AA" w:rsidP="004639D4">
      <w:pPr>
        <w:jc w:val="right"/>
        <w:rPr>
          <w:rFonts w:ascii="Arial" w:hAnsi="Arial" w:cs="Arial"/>
        </w:rPr>
      </w:pPr>
      <w:r w:rsidRPr="00170935">
        <w:rPr>
          <w:rFonts w:ascii="Arial" w:hAnsi="Arial" w:cs="Arial"/>
        </w:rPr>
        <w:t xml:space="preserve">к муниципальной программе «Развитие </w:t>
      </w:r>
    </w:p>
    <w:p w:rsidR="001F70AA" w:rsidRDefault="001F70AA" w:rsidP="004639D4">
      <w:pPr>
        <w:jc w:val="right"/>
        <w:rPr>
          <w:rFonts w:ascii="Arial" w:hAnsi="Arial" w:cs="Arial"/>
        </w:rPr>
      </w:pPr>
      <w:r w:rsidRPr="00170935">
        <w:rPr>
          <w:rFonts w:ascii="Arial" w:hAnsi="Arial" w:cs="Arial"/>
        </w:rPr>
        <w:t xml:space="preserve">культуры в муниципальном образовании </w:t>
      </w:r>
    </w:p>
    <w:p w:rsidR="001F70AA" w:rsidRDefault="001F70AA" w:rsidP="004639D4">
      <w:pPr>
        <w:jc w:val="right"/>
        <w:rPr>
          <w:rFonts w:ascii="Arial" w:hAnsi="Arial" w:cs="Arial"/>
        </w:rPr>
      </w:pPr>
      <w:r w:rsidRPr="00170935">
        <w:rPr>
          <w:rFonts w:ascii="Arial" w:hAnsi="Arial" w:cs="Arial"/>
        </w:rPr>
        <w:t>«</w:t>
      </w:r>
      <w:r>
        <w:rPr>
          <w:rFonts w:ascii="Arial" w:hAnsi="Arial" w:cs="Arial"/>
        </w:rPr>
        <w:t>Новопершинский</w:t>
      </w:r>
      <w:r w:rsidRPr="00170935">
        <w:rPr>
          <w:rFonts w:ascii="Arial" w:hAnsi="Arial" w:cs="Arial"/>
        </w:rPr>
        <w:t xml:space="preserve"> сельсовет»  Дмитриевского</w:t>
      </w:r>
    </w:p>
    <w:p w:rsidR="001F70AA" w:rsidRPr="00170935" w:rsidRDefault="001F70AA" w:rsidP="004639D4">
      <w:pPr>
        <w:jc w:val="right"/>
        <w:rPr>
          <w:rFonts w:ascii="Arial" w:hAnsi="Arial" w:cs="Arial"/>
        </w:rPr>
      </w:pPr>
      <w:r w:rsidRPr="00170935">
        <w:rPr>
          <w:rFonts w:ascii="Arial" w:hAnsi="Arial" w:cs="Arial"/>
        </w:rPr>
        <w:t xml:space="preserve"> района Курской области на 2019-2021 годы»</w:t>
      </w:r>
    </w:p>
    <w:p w:rsidR="001F70AA" w:rsidRPr="00170935" w:rsidRDefault="001F70AA" w:rsidP="00297B04">
      <w:pPr>
        <w:pStyle w:val="ConsPlusNormal"/>
        <w:widowControl/>
        <w:ind w:firstLine="0"/>
        <w:jc w:val="right"/>
        <w:rPr>
          <w:rFonts w:cs="Times New Roman"/>
          <w:sz w:val="24"/>
          <w:szCs w:val="24"/>
        </w:rPr>
      </w:pPr>
    </w:p>
    <w:p w:rsidR="001F70AA" w:rsidRDefault="001F70AA" w:rsidP="00170935">
      <w:pPr>
        <w:pStyle w:val="ConsPlusNormal"/>
        <w:widowControl/>
        <w:ind w:firstLine="0"/>
        <w:jc w:val="both"/>
        <w:rPr>
          <w:rFonts w:cs="Times New Roman"/>
        </w:rPr>
      </w:pPr>
    </w:p>
    <w:p w:rsidR="001F70AA" w:rsidRPr="004639D4" w:rsidRDefault="001F70AA" w:rsidP="00297B04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639D4">
        <w:rPr>
          <w:rFonts w:ascii="Arial" w:hAnsi="Arial" w:cs="Arial"/>
          <w:b/>
          <w:bCs/>
          <w:sz w:val="32"/>
          <w:szCs w:val="32"/>
        </w:rPr>
        <w:t xml:space="preserve">Ресурсное обеспечение муниципальной программы </w:t>
      </w:r>
    </w:p>
    <w:p w:rsidR="001F70AA" w:rsidRPr="004639D4" w:rsidRDefault="001F70AA" w:rsidP="00297B04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639D4">
        <w:rPr>
          <w:rFonts w:ascii="Arial" w:hAnsi="Arial" w:cs="Arial"/>
          <w:b/>
          <w:bCs/>
          <w:sz w:val="32"/>
          <w:szCs w:val="32"/>
        </w:rPr>
        <w:t xml:space="preserve">«Развитие культуры в муниципальном образовании  </w:t>
      </w:r>
    </w:p>
    <w:p w:rsidR="001F70AA" w:rsidRPr="004639D4" w:rsidRDefault="001F70AA" w:rsidP="00297B04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639D4">
        <w:rPr>
          <w:rFonts w:ascii="Arial" w:hAnsi="Arial" w:cs="Arial"/>
          <w:b/>
          <w:bCs/>
          <w:sz w:val="32"/>
          <w:szCs w:val="32"/>
        </w:rPr>
        <w:t>«</w:t>
      </w:r>
      <w:r>
        <w:rPr>
          <w:rFonts w:ascii="Arial" w:hAnsi="Arial" w:cs="Arial"/>
          <w:b/>
          <w:bCs/>
          <w:sz w:val="32"/>
          <w:szCs w:val="32"/>
        </w:rPr>
        <w:t>Новопершинский</w:t>
      </w:r>
      <w:r w:rsidRPr="004639D4">
        <w:rPr>
          <w:rFonts w:ascii="Arial" w:hAnsi="Arial" w:cs="Arial"/>
          <w:b/>
          <w:bCs/>
          <w:sz w:val="32"/>
          <w:szCs w:val="32"/>
        </w:rPr>
        <w:t xml:space="preserve"> сельсовет»  Дмитриевского района Курской области на 2019-2021 годы»</w:t>
      </w:r>
    </w:p>
    <w:p w:rsidR="001F70AA" w:rsidRDefault="001F70AA" w:rsidP="00297B0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0935">
        <w:rPr>
          <w:b/>
          <w:bCs/>
          <w:sz w:val="30"/>
          <w:szCs w:val="30"/>
        </w:rPr>
        <w:t xml:space="preserve"> </w:t>
      </w:r>
    </w:p>
    <w:p w:rsidR="001F70AA" w:rsidRPr="004639D4" w:rsidRDefault="001F70AA" w:rsidP="004639D4">
      <w:pPr>
        <w:pStyle w:val="ConsPlusNormal"/>
        <w:widowControl/>
        <w:ind w:firstLine="0"/>
        <w:jc w:val="right"/>
        <w:rPr>
          <w:rFonts w:cs="Times New Roman"/>
          <w:sz w:val="24"/>
          <w:szCs w:val="24"/>
        </w:rPr>
      </w:pPr>
      <w:r w:rsidRPr="004639D4">
        <w:rPr>
          <w:sz w:val="24"/>
          <w:szCs w:val="24"/>
        </w:rPr>
        <w:t>руб</w:t>
      </w:r>
      <w:r>
        <w:rPr>
          <w:sz w:val="24"/>
          <w:szCs w:val="24"/>
        </w:rPr>
        <w:t>лей</w:t>
      </w:r>
    </w:p>
    <w:tbl>
      <w:tblPr>
        <w:tblW w:w="921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6"/>
        <w:gridCol w:w="1870"/>
        <w:gridCol w:w="1484"/>
        <w:gridCol w:w="1510"/>
        <w:gridCol w:w="1484"/>
      </w:tblGrid>
      <w:tr w:rsidR="001F70AA" w:rsidRPr="00170935">
        <w:trPr>
          <w:trHeight w:val="866"/>
        </w:trPr>
        <w:tc>
          <w:tcPr>
            <w:tcW w:w="3059" w:type="dxa"/>
            <w:vMerge w:val="restart"/>
            <w:vAlign w:val="center"/>
          </w:tcPr>
          <w:p w:rsidR="001F70AA" w:rsidRPr="00170935" w:rsidRDefault="001F70AA" w:rsidP="004639D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Источники</w:t>
            </w:r>
          </w:p>
          <w:p w:rsidR="001F70AA" w:rsidRPr="00170935" w:rsidRDefault="001F70AA" w:rsidP="004639D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финансирования и</w:t>
            </w:r>
          </w:p>
          <w:p w:rsidR="001F70AA" w:rsidRPr="00170935" w:rsidRDefault="001F70AA" w:rsidP="004639D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направления расходов</w:t>
            </w:r>
          </w:p>
        </w:tc>
        <w:tc>
          <w:tcPr>
            <w:tcW w:w="1936" w:type="dxa"/>
            <w:vMerge w:val="restart"/>
            <w:vAlign w:val="center"/>
          </w:tcPr>
          <w:p w:rsidR="001F70AA" w:rsidRPr="00170935" w:rsidRDefault="001F70AA" w:rsidP="004639D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F70AA" w:rsidRPr="00170935" w:rsidRDefault="001F70AA" w:rsidP="004639D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Всего</w:t>
            </w:r>
          </w:p>
        </w:tc>
        <w:tc>
          <w:tcPr>
            <w:tcW w:w="4219" w:type="dxa"/>
            <w:gridSpan w:val="3"/>
            <w:vAlign w:val="center"/>
          </w:tcPr>
          <w:p w:rsidR="001F70AA" w:rsidRPr="00170935" w:rsidRDefault="001F70AA" w:rsidP="004639D4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 xml:space="preserve">               в т.ч. по годам</w:t>
            </w:r>
          </w:p>
        </w:tc>
      </w:tr>
      <w:tr w:rsidR="001F70AA" w:rsidRPr="00170935">
        <w:trPr>
          <w:trHeight w:val="673"/>
        </w:trPr>
        <w:tc>
          <w:tcPr>
            <w:tcW w:w="3059" w:type="dxa"/>
            <w:vMerge/>
            <w:vAlign w:val="center"/>
          </w:tcPr>
          <w:p w:rsidR="001F70AA" w:rsidRPr="00170935" w:rsidRDefault="001F70AA" w:rsidP="004639D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F70AA" w:rsidRPr="00170935" w:rsidRDefault="001F70AA" w:rsidP="004639D4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Align w:val="center"/>
          </w:tcPr>
          <w:p w:rsidR="001F70AA" w:rsidRPr="00170935" w:rsidRDefault="001F70AA" w:rsidP="004639D4">
            <w:pPr>
              <w:jc w:val="center"/>
              <w:rPr>
                <w:rFonts w:ascii="Arial" w:hAnsi="Arial" w:cs="Arial"/>
              </w:rPr>
            </w:pPr>
            <w:r w:rsidRPr="00170935">
              <w:rPr>
                <w:rFonts w:ascii="Arial" w:hAnsi="Arial" w:cs="Arial"/>
              </w:rPr>
              <w:t>2019</w:t>
            </w:r>
          </w:p>
        </w:tc>
        <w:tc>
          <w:tcPr>
            <w:tcW w:w="1517" w:type="dxa"/>
            <w:vAlign w:val="center"/>
          </w:tcPr>
          <w:p w:rsidR="001F70AA" w:rsidRPr="00170935" w:rsidRDefault="001F70AA" w:rsidP="004639D4">
            <w:pPr>
              <w:jc w:val="center"/>
              <w:rPr>
                <w:rFonts w:ascii="Arial" w:hAnsi="Arial" w:cs="Arial"/>
              </w:rPr>
            </w:pPr>
            <w:r w:rsidRPr="00170935">
              <w:rPr>
                <w:rFonts w:ascii="Arial" w:hAnsi="Arial" w:cs="Arial"/>
              </w:rPr>
              <w:t>2020</w:t>
            </w:r>
          </w:p>
        </w:tc>
        <w:tc>
          <w:tcPr>
            <w:tcW w:w="1351" w:type="dxa"/>
            <w:vAlign w:val="center"/>
          </w:tcPr>
          <w:p w:rsidR="001F70AA" w:rsidRPr="00170935" w:rsidRDefault="001F70AA" w:rsidP="004639D4">
            <w:pPr>
              <w:jc w:val="center"/>
              <w:rPr>
                <w:rFonts w:ascii="Arial" w:hAnsi="Arial" w:cs="Arial"/>
              </w:rPr>
            </w:pPr>
            <w:r w:rsidRPr="00170935">
              <w:rPr>
                <w:rFonts w:ascii="Arial" w:hAnsi="Arial" w:cs="Arial"/>
              </w:rPr>
              <w:t>2021</w:t>
            </w:r>
          </w:p>
        </w:tc>
      </w:tr>
      <w:tr w:rsidR="001F70AA" w:rsidRPr="00170935">
        <w:trPr>
          <w:trHeight w:val="689"/>
        </w:trPr>
        <w:tc>
          <w:tcPr>
            <w:tcW w:w="3059" w:type="dxa"/>
          </w:tcPr>
          <w:p w:rsidR="001F70AA" w:rsidRPr="00170935" w:rsidRDefault="001F70AA" w:rsidP="004639D4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Всего источников финансирования</w:t>
            </w:r>
          </w:p>
        </w:tc>
        <w:tc>
          <w:tcPr>
            <w:tcW w:w="1936" w:type="dxa"/>
            <w:vAlign w:val="center"/>
          </w:tcPr>
          <w:p w:rsidR="001F70AA" w:rsidRPr="00170935" w:rsidRDefault="001F70AA" w:rsidP="004639D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5 475 000,00</w:t>
            </w:r>
          </w:p>
        </w:tc>
        <w:tc>
          <w:tcPr>
            <w:tcW w:w="1351" w:type="dxa"/>
            <w:vAlign w:val="center"/>
          </w:tcPr>
          <w:p w:rsidR="001F70AA" w:rsidRPr="00170935" w:rsidRDefault="001F70AA" w:rsidP="004639D4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1925000</w:t>
            </w:r>
            <w:r w:rsidRPr="00170935">
              <w:rPr>
                <w:sz w:val="24"/>
                <w:szCs w:val="24"/>
              </w:rPr>
              <w:t>,00</w:t>
            </w:r>
          </w:p>
        </w:tc>
        <w:tc>
          <w:tcPr>
            <w:tcW w:w="1517" w:type="dxa"/>
            <w:vAlign w:val="center"/>
          </w:tcPr>
          <w:p w:rsidR="001F70AA" w:rsidRPr="00170935" w:rsidRDefault="001F70AA" w:rsidP="004639D4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1775000</w:t>
            </w:r>
            <w:r w:rsidRPr="00170935">
              <w:rPr>
                <w:sz w:val="24"/>
                <w:szCs w:val="24"/>
              </w:rPr>
              <w:t>,00</w:t>
            </w:r>
          </w:p>
        </w:tc>
        <w:tc>
          <w:tcPr>
            <w:tcW w:w="1351" w:type="dxa"/>
            <w:vAlign w:val="center"/>
          </w:tcPr>
          <w:p w:rsidR="001F70AA" w:rsidRPr="00170935" w:rsidRDefault="001F70AA" w:rsidP="004639D4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1775000</w:t>
            </w:r>
            <w:r w:rsidRPr="00170935">
              <w:rPr>
                <w:sz w:val="24"/>
                <w:szCs w:val="24"/>
              </w:rPr>
              <w:t>,00</w:t>
            </w:r>
          </w:p>
        </w:tc>
      </w:tr>
      <w:tr w:rsidR="001F70AA" w:rsidRPr="00170935">
        <w:trPr>
          <w:trHeight w:val="750"/>
        </w:trPr>
        <w:tc>
          <w:tcPr>
            <w:tcW w:w="3059" w:type="dxa"/>
          </w:tcPr>
          <w:p w:rsidR="001F70AA" w:rsidRPr="00170935" w:rsidRDefault="001F70AA" w:rsidP="004639D4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170935">
              <w:rPr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936" w:type="dxa"/>
            <w:vAlign w:val="center"/>
          </w:tcPr>
          <w:p w:rsidR="001F70AA" w:rsidRPr="00170935" w:rsidRDefault="001F70AA" w:rsidP="004639D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5 475 000</w:t>
            </w:r>
            <w:r w:rsidRPr="00170935">
              <w:rPr>
                <w:rFonts w:ascii="Arial" w:hAnsi="Arial" w:cs="Arial"/>
              </w:rPr>
              <w:t>,00</w:t>
            </w:r>
          </w:p>
        </w:tc>
        <w:tc>
          <w:tcPr>
            <w:tcW w:w="1351" w:type="dxa"/>
            <w:vAlign w:val="center"/>
          </w:tcPr>
          <w:p w:rsidR="001F70AA" w:rsidRPr="00170935" w:rsidRDefault="001F70AA" w:rsidP="004639D4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1925000</w:t>
            </w:r>
            <w:r w:rsidRPr="00170935">
              <w:rPr>
                <w:sz w:val="24"/>
                <w:szCs w:val="24"/>
              </w:rPr>
              <w:t>,00</w:t>
            </w:r>
          </w:p>
        </w:tc>
        <w:tc>
          <w:tcPr>
            <w:tcW w:w="1517" w:type="dxa"/>
            <w:vAlign w:val="center"/>
          </w:tcPr>
          <w:p w:rsidR="001F70AA" w:rsidRPr="00170935" w:rsidRDefault="001F70AA" w:rsidP="004639D4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1775000</w:t>
            </w:r>
            <w:r w:rsidRPr="00170935">
              <w:rPr>
                <w:sz w:val="24"/>
                <w:szCs w:val="24"/>
              </w:rPr>
              <w:t>,00</w:t>
            </w:r>
          </w:p>
        </w:tc>
        <w:tc>
          <w:tcPr>
            <w:tcW w:w="1351" w:type="dxa"/>
            <w:vAlign w:val="center"/>
          </w:tcPr>
          <w:p w:rsidR="001F70AA" w:rsidRPr="00170935" w:rsidRDefault="001F70AA" w:rsidP="004639D4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1775000</w:t>
            </w:r>
            <w:r w:rsidRPr="00170935">
              <w:rPr>
                <w:sz w:val="24"/>
                <w:szCs w:val="24"/>
              </w:rPr>
              <w:t>,00</w:t>
            </w:r>
          </w:p>
        </w:tc>
      </w:tr>
    </w:tbl>
    <w:p w:rsidR="001F70AA" w:rsidRPr="00170935" w:rsidRDefault="001F70AA" w:rsidP="00297B04">
      <w:pPr>
        <w:pStyle w:val="ConsPlusNormal"/>
        <w:widowControl/>
        <w:ind w:firstLine="540"/>
        <w:jc w:val="both"/>
        <w:rPr>
          <w:rFonts w:cs="Times New Roman"/>
          <w:sz w:val="24"/>
          <w:szCs w:val="24"/>
        </w:rPr>
      </w:pPr>
    </w:p>
    <w:p w:rsidR="001F70AA" w:rsidRPr="00170935" w:rsidRDefault="001F70AA" w:rsidP="00297B04">
      <w:pPr>
        <w:rPr>
          <w:rFonts w:ascii="Arial" w:hAnsi="Arial" w:cs="Arial"/>
        </w:rPr>
      </w:pPr>
    </w:p>
    <w:p w:rsidR="001F70AA" w:rsidRPr="00170935" w:rsidRDefault="001F70AA" w:rsidP="00C63A02">
      <w:pPr>
        <w:jc w:val="both"/>
        <w:rPr>
          <w:rFonts w:ascii="Arial" w:hAnsi="Arial" w:cs="Arial"/>
        </w:rPr>
      </w:pPr>
    </w:p>
    <w:sectPr w:rsidR="001F70AA" w:rsidRPr="00170935" w:rsidSect="004728D3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0AA" w:rsidRDefault="001F70AA" w:rsidP="00630469">
      <w:r>
        <w:separator/>
      </w:r>
    </w:p>
  </w:endnote>
  <w:endnote w:type="continuationSeparator" w:id="1">
    <w:p w:rsidR="001F70AA" w:rsidRDefault="001F70AA" w:rsidP="00630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0AA" w:rsidRDefault="001F70AA" w:rsidP="00630469">
      <w:r>
        <w:separator/>
      </w:r>
    </w:p>
  </w:footnote>
  <w:footnote w:type="continuationSeparator" w:id="1">
    <w:p w:rsidR="001F70AA" w:rsidRDefault="001F70AA" w:rsidP="006304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7DFD"/>
    <w:multiLevelType w:val="hybridMultilevel"/>
    <w:tmpl w:val="9344FF4A"/>
    <w:lvl w:ilvl="0" w:tplc="FF7E1D98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E540E0"/>
    <w:multiLevelType w:val="hybridMultilevel"/>
    <w:tmpl w:val="783C3B14"/>
    <w:lvl w:ilvl="0" w:tplc="F1CCD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0A0B88"/>
    <w:multiLevelType w:val="hybridMultilevel"/>
    <w:tmpl w:val="F2B0E7DC"/>
    <w:lvl w:ilvl="0" w:tplc="8572D67C">
      <w:start w:val="2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7A02"/>
    <w:rsid w:val="00042F3E"/>
    <w:rsid w:val="0004578E"/>
    <w:rsid w:val="00085854"/>
    <w:rsid w:val="000861C0"/>
    <w:rsid w:val="000B4330"/>
    <w:rsid w:val="000F0C76"/>
    <w:rsid w:val="00153F9A"/>
    <w:rsid w:val="00156540"/>
    <w:rsid w:val="00170935"/>
    <w:rsid w:val="0017403D"/>
    <w:rsid w:val="001747E8"/>
    <w:rsid w:val="001828C2"/>
    <w:rsid w:val="001A2747"/>
    <w:rsid w:val="001C5A23"/>
    <w:rsid w:val="001E1385"/>
    <w:rsid w:val="001F70AA"/>
    <w:rsid w:val="00230868"/>
    <w:rsid w:val="002442AA"/>
    <w:rsid w:val="00246D6E"/>
    <w:rsid w:val="0024720B"/>
    <w:rsid w:val="00297B04"/>
    <w:rsid w:val="002A10A5"/>
    <w:rsid w:val="002D6FD3"/>
    <w:rsid w:val="00304FF9"/>
    <w:rsid w:val="0030725B"/>
    <w:rsid w:val="00324EE6"/>
    <w:rsid w:val="00326CF0"/>
    <w:rsid w:val="0033343A"/>
    <w:rsid w:val="003402C4"/>
    <w:rsid w:val="00386317"/>
    <w:rsid w:val="003C7A02"/>
    <w:rsid w:val="003E5D9E"/>
    <w:rsid w:val="0040496A"/>
    <w:rsid w:val="00407A78"/>
    <w:rsid w:val="00434CB4"/>
    <w:rsid w:val="004561C0"/>
    <w:rsid w:val="004634E4"/>
    <w:rsid w:val="004639D4"/>
    <w:rsid w:val="004728D3"/>
    <w:rsid w:val="00484349"/>
    <w:rsid w:val="004A0C35"/>
    <w:rsid w:val="004B7F22"/>
    <w:rsid w:val="004C71B3"/>
    <w:rsid w:val="004C7A0E"/>
    <w:rsid w:val="004D1A2B"/>
    <w:rsid w:val="004E570C"/>
    <w:rsid w:val="004F7135"/>
    <w:rsid w:val="00517A59"/>
    <w:rsid w:val="00522749"/>
    <w:rsid w:val="0057145A"/>
    <w:rsid w:val="005A2DEB"/>
    <w:rsid w:val="006078F9"/>
    <w:rsid w:val="00612024"/>
    <w:rsid w:val="00616191"/>
    <w:rsid w:val="006303FD"/>
    <w:rsid w:val="00630469"/>
    <w:rsid w:val="00635164"/>
    <w:rsid w:val="00651A12"/>
    <w:rsid w:val="006564F2"/>
    <w:rsid w:val="006747C9"/>
    <w:rsid w:val="00690B18"/>
    <w:rsid w:val="00693042"/>
    <w:rsid w:val="006C59B9"/>
    <w:rsid w:val="006D59EE"/>
    <w:rsid w:val="00707970"/>
    <w:rsid w:val="00716EE6"/>
    <w:rsid w:val="0072052C"/>
    <w:rsid w:val="00721734"/>
    <w:rsid w:val="00741A32"/>
    <w:rsid w:val="0075673C"/>
    <w:rsid w:val="007A2076"/>
    <w:rsid w:val="007A3A35"/>
    <w:rsid w:val="007A7715"/>
    <w:rsid w:val="007A7B18"/>
    <w:rsid w:val="007D69A3"/>
    <w:rsid w:val="007E5808"/>
    <w:rsid w:val="007F1251"/>
    <w:rsid w:val="007F201F"/>
    <w:rsid w:val="007F2E59"/>
    <w:rsid w:val="0081455C"/>
    <w:rsid w:val="00823197"/>
    <w:rsid w:val="00831EE0"/>
    <w:rsid w:val="00875A4D"/>
    <w:rsid w:val="008820A9"/>
    <w:rsid w:val="008D07FE"/>
    <w:rsid w:val="008D1DE7"/>
    <w:rsid w:val="008F7202"/>
    <w:rsid w:val="0092425B"/>
    <w:rsid w:val="00936007"/>
    <w:rsid w:val="00953B45"/>
    <w:rsid w:val="00956B06"/>
    <w:rsid w:val="00976338"/>
    <w:rsid w:val="0098586A"/>
    <w:rsid w:val="009967A7"/>
    <w:rsid w:val="009A20B6"/>
    <w:rsid w:val="009B6D0A"/>
    <w:rsid w:val="009C3C7D"/>
    <w:rsid w:val="009D0E9E"/>
    <w:rsid w:val="009D1A05"/>
    <w:rsid w:val="009F43C0"/>
    <w:rsid w:val="00A1108D"/>
    <w:rsid w:val="00A115EA"/>
    <w:rsid w:val="00A70B31"/>
    <w:rsid w:val="00A9561B"/>
    <w:rsid w:val="00AE7DFC"/>
    <w:rsid w:val="00B16C55"/>
    <w:rsid w:val="00B17D1D"/>
    <w:rsid w:val="00B61B18"/>
    <w:rsid w:val="00B63F96"/>
    <w:rsid w:val="00B9258E"/>
    <w:rsid w:val="00BA2FE8"/>
    <w:rsid w:val="00BA6129"/>
    <w:rsid w:val="00BA78AC"/>
    <w:rsid w:val="00BB0F99"/>
    <w:rsid w:val="00BC2375"/>
    <w:rsid w:val="00BC25C9"/>
    <w:rsid w:val="00C1784E"/>
    <w:rsid w:val="00C62004"/>
    <w:rsid w:val="00C63A02"/>
    <w:rsid w:val="00C67F10"/>
    <w:rsid w:val="00CA1383"/>
    <w:rsid w:val="00CA28BB"/>
    <w:rsid w:val="00CC139F"/>
    <w:rsid w:val="00CD164C"/>
    <w:rsid w:val="00D25567"/>
    <w:rsid w:val="00D41E07"/>
    <w:rsid w:val="00D66A72"/>
    <w:rsid w:val="00D71D01"/>
    <w:rsid w:val="00D864E5"/>
    <w:rsid w:val="00D91993"/>
    <w:rsid w:val="00D94398"/>
    <w:rsid w:val="00DB4288"/>
    <w:rsid w:val="00DD3849"/>
    <w:rsid w:val="00DD66F9"/>
    <w:rsid w:val="00E36EC0"/>
    <w:rsid w:val="00E41DE4"/>
    <w:rsid w:val="00E53B33"/>
    <w:rsid w:val="00E639DD"/>
    <w:rsid w:val="00EB0FCB"/>
    <w:rsid w:val="00EB15C0"/>
    <w:rsid w:val="00EB74BA"/>
    <w:rsid w:val="00EF3CA4"/>
    <w:rsid w:val="00EF7F30"/>
    <w:rsid w:val="00F00542"/>
    <w:rsid w:val="00F35D1E"/>
    <w:rsid w:val="00F65F8C"/>
    <w:rsid w:val="00F94F24"/>
    <w:rsid w:val="00FB358B"/>
    <w:rsid w:val="00FD564B"/>
    <w:rsid w:val="00FD6F30"/>
    <w:rsid w:val="00FE5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A02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C7A02"/>
    <w:rPr>
      <w:rFonts w:ascii="Calibri" w:hAnsi="Calibri" w:cs="Calibri"/>
      <w:lang w:eastAsia="en-US"/>
    </w:rPr>
  </w:style>
  <w:style w:type="paragraph" w:customStyle="1" w:styleId="ConsPlusNormal">
    <w:name w:val="ConsPlusNormal"/>
    <w:uiPriority w:val="99"/>
    <w:rsid w:val="003C7A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C7A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63046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30469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63046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0469"/>
    <w:rPr>
      <w:rFonts w:eastAsia="Times New Roman"/>
      <w:sz w:val="24"/>
      <w:szCs w:val="24"/>
    </w:rPr>
  </w:style>
  <w:style w:type="paragraph" w:customStyle="1" w:styleId="Standard">
    <w:name w:val="Standard"/>
    <w:uiPriority w:val="99"/>
    <w:rsid w:val="000B4330"/>
    <w:pPr>
      <w:suppressAutoHyphens/>
      <w:autoSpaceDN w:val="0"/>
    </w:pPr>
    <w:rPr>
      <w:rFonts w:eastAsia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Normal"/>
    <w:uiPriority w:val="99"/>
    <w:rsid w:val="000B4330"/>
    <w:pPr>
      <w:suppressAutoHyphens/>
      <w:autoSpaceDN w:val="0"/>
      <w:spacing w:after="120"/>
    </w:pPr>
    <w:rPr>
      <w:kern w:val="3"/>
      <w:lang w:eastAsia="zh-CN"/>
    </w:rPr>
  </w:style>
  <w:style w:type="paragraph" w:customStyle="1" w:styleId="ConsPlusCell">
    <w:name w:val="ConsPlusCell"/>
    <w:uiPriority w:val="99"/>
    <w:rsid w:val="00324EE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locked/>
    <w:rsid w:val="00517A59"/>
    <w:rPr>
      <w:rFonts w:ascii="Times New Roman" w:hAnsi="Times New Roman" w:cs="Times New Roman"/>
      <w:b/>
      <w:bCs/>
    </w:rPr>
  </w:style>
  <w:style w:type="character" w:customStyle="1" w:styleId="ConsPlusTitle">
    <w:name w:val="ConsPlusTitle Знак"/>
    <w:link w:val="ConsPlusTitle0"/>
    <w:uiPriority w:val="99"/>
    <w:locked/>
    <w:rsid w:val="00517A59"/>
    <w:rPr>
      <w:b/>
      <w:bCs/>
      <w:sz w:val="24"/>
      <w:szCs w:val="24"/>
      <w:lang w:val="ru-RU" w:eastAsia="ru-RU"/>
    </w:rPr>
  </w:style>
  <w:style w:type="paragraph" w:customStyle="1" w:styleId="ConsPlusTitle0">
    <w:name w:val="ConsPlusTitle"/>
    <w:link w:val="ConsPlusTitle"/>
    <w:uiPriority w:val="99"/>
    <w:rsid w:val="00517A5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">
    <w:name w:val="Стиль"/>
    <w:uiPriority w:val="99"/>
    <w:rsid w:val="00517A5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1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15</Pages>
  <Words>3708</Words>
  <Characters>21137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Dimon</dc:creator>
  <cp:keywords/>
  <dc:description/>
  <cp:lastModifiedBy>а</cp:lastModifiedBy>
  <cp:revision>12</cp:revision>
  <cp:lastPrinted>2017-11-08T07:23:00Z</cp:lastPrinted>
  <dcterms:created xsi:type="dcterms:W3CDTF">2018-12-08T09:26:00Z</dcterms:created>
  <dcterms:modified xsi:type="dcterms:W3CDTF">2019-02-08T05:22:00Z</dcterms:modified>
</cp:coreProperties>
</file>